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19B90A8F"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AC0DEC">
        <w:rPr>
          <w:rFonts w:ascii="Arial" w:hAnsi="Arial" w:cs="Arial"/>
          <w:b/>
          <w:bCs/>
          <w:sz w:val="28"/>
        </w:rPr>
        <w:t xml:space="preserve">7      </w:t>
      </w:r>
      <w:r>
        <w:rPr>
          <w:rFonts w:ascii="Arial" w:hAnsi="Arial" w:cs="Arial"/>
          <w:b/>
          <w:bCs/>
          <w:sz w:val="28"/>
        </w:rPr>
        <w:t xml:space="preserve">                                                           </w:t>
      </w:r>
      <w:r w:rsidR="006071FC" w:rsidRPr="006071FC">
        <w:rPr>
          <w:rFonts w:ascii="Arial" w:hAnsi="Arial" w:cs="Arial"/>
          <w:b/>
          <w:bCs/>
          <w:sz w:val="28"/>
        </w:rPr>
        <w:t>R1-</w:t>
      </w:r>
      <w:r w:rsidR="00931C52" w:rsidRPr="006071FC">
        <w:rPr>
          <w:rFonts w:ascii="Arial" w:hAnsi="Arial" w:cs="Arial"/>
          <w:b/>
          <w:bCs/>
          <w:sz w:val="28"/>
        </w:rPr>
        <w:t>240</w:t>
      </w:r>
      <w:r w:rsidR="00AC0DEC">
        <w:rPr>
          <w:rFonts w:ascii="Arial" w:hAnsi="Arial" w:cs="Arial"/>
          <w:b/>
          <w:bCs/>
          <w:sz w:val="28"/>
        </w:rPr>
        <w:t>3973</w:t>
      </w:r>
      <w:r w:rsidR="00931C52">
        <w:rPr>
          <w:rFonts w:ascii="Arial" w:hAnsi="Arial" w:cs="Arial"/>
          <w:b/>
          <w:bCs/>
          <w:sz w:val="28"/>
        </w:rPr>
        <w:t xml:space="preserve"> </w:t>
      </w:r>
    </w:p>
    <w:p w14:paraId="56264F51" w14:textId="15C864DE" w:rsidR="00A9621C" w:rsidRDefault="00DF71E2" w:rsidP="00A9621C">
      <w:pPr>
        <w:tabs>
          <w:tab w:val="left" w:pos="1985"/>
        </w:tabs>
        <w:spacing w:after="0"/>
        <w:jc w:val="both"/>
        <w:rPr>
          <w:rFonts w:ascii="Arial" w:hAnsi="Arial" w:cs="Arial"/>
          <w:b/>
          <w:sz w:val="24"/>
          <w:lang w:val="en-US"/>
        </w:rPr>
      </w:pPr>
      <w:r w:rsidRPr="00DF71E2">
        <w:rPr>
          <w:rFonts w:ascii="Arial" w:eastAsia="MS Mincho" w:hAnsi="Arial" w:cs="Arial"/>
          <w:b/>
          <w:bCs/>
          <w:sz w:val="28"/>
          <w:lang w:eastAsia="ja-JP"/>
        </w:rPr>
        <w:t>Fukuoka City, Fukuoka, Japan, May 20th – 24th,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F13726"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9C07AC" w:rsidRPr="009C07AC">
        <w:rPr>
          <w:rFonts w:ascii="Arial" w:hAnsi="Arial" w:cs="Arial"/>
          <w:b/>
          <w:sz w:val="24"/>
          <w:lang w:val="en-US"/>
        </w:rPr>
        <w:t>Specification support for AI/ML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6079C602"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6C980498" w14:textId="77777777" w:rsidR="005054D5" w:rsidRDefault="005054D5" w:rsidP="00B1032C">
            <w:pPr>
              <w:numPr>
                <w:ilvl w:val="0"/>
                <w:numId w:val="11"/>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B1032C">
            <w:pPr>
              <w:numPr>
                <w:ilvl w:val="1"/>
                <w:numId w:val="11"/>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B1032C">
            <w:pPr>
              <w:numPr>
                <w:ilvl w:val="1"/>
                <w:numId w:val="11"/>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B1032C">
            <w:pPr>
              <w:numPr>
                <w:ilvl w:val="1"/>
                <w:numId w:val="11"/>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B1032C">
            <w:pPr>
              <w:numPr>
                <w:ilvl w:val="1"/>
                <w:numId w:val="11"/>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B1032C">
            <w:pPr>
              <w:numPr>
                <w:ilvl w:val="0"/>
                <w:numId w:val="11"/>
              </w:numPr>
              <w:spacing w:before="0" w:line="240" w:lineRule="auto"/>
              <w:rPr>
                <w:bCs/>
              </w:rPr>
            </w:pPr>
            <w:r w:rsidRPr="005054D5">
              <w:rPr>
                <w:bCs/>
              </w:rPr>
              <w:t>NOTE: Strive for common framework design to support both BM-Case1 and BM-Case2</w:t>
            </w:r>
          </w:p>
        </w:tc>
      </w:tr>
    </w:tbl>
    <w:p w14:paraId="5929456B" w14:textId="1B137567" w:rsidR="000C5D2A" w:rsidRPr="001277C4" w:rsidRDefault="00114C45" w:rsidP="00E40297">
      <w:pPr>
        <w:spacing w:before="240"/>
      </w:pPr>
      <w:r>
        <w:t xml:space="preserve">The different sub-use-cases that can be considered for AI/ML aided beam management framework are </w:t>
      </w:r>
      <w:r w:rsidR="00213957">
        <w:t>discussed along with</w:t>
      </w:r>
      <w:r w:rsidR="00A300B8">
        <w:t xml:space="preserve"> discussions of the conclusions from the Rel-18 SI on AI/ML based Beam Management </w:t>
      </w:r>
      <w:r w:rsidR="00401C9E">
        <w:fldChar w:fldCharType="begin"/>
      </w:r>
      <w:r w:rsidR="00401C9E">
        <w:instrText xml:space="preserve"> REF _Ref159162118 \r \h </w:instrText>
      </w:r>
      <w:r w:rsidR="00401C9E">
        <w:fldChar w:fldCharType="separate"/>
      </w:r>
      <w:r w:rsidR="00401C9E">
        <w:t>[2]</w:t>
      </w:r>
      <w:r w:rsidR="00401C9E">
        <w:fldChar w:fldCharType="end"/>
      </w:r>
      <w:r w:rsidR="00401C9E">
        <w:t xml:space="preserve"> </w:t>
      </w:r>
      <w:r w:rsidR="00A300B8">
        <w:t>and</w:t>
      </w:r>
      <w:r w:rsidR="00213957">
        <w:t xml:space="preserve"> initial assessment of possible specification impact </w:t>
      </w:r>
      <w:r w:rsidR="005B67E7">
        <w:t>to enable these sub-use-cases</w:t>
      </w:r>
      <w:r w:rsidR="00401C9E">
        <w:t xml:space="preserve"> for 5G NR Rel-19</w:t>
      </w:r>
      <w:r w:rsidR="005B67E7">
        <w:t xml:space="preserve">. </w:t>
      </w:r>
    </w:p>
    <w:p w14:paraId="1B065516" w14:textId="12B70622" w:rsidR="00095191" w:rsidRDefault="000D5999"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Use Cases for AI/ML-aided </w:t>
      </w:r>
      <w:r w:rsidR="00D92055">
        <w:rPr>
          <w:rFonts w:cs="Arial"/>
          <w:sz w:val="32"/>
          <w:szCs w:val="18"/>
          <w:lang w:val="en-US"/>
        </w:rPr>
        <w:t>Beam Management</w:t>
      </w:r>
    </w:p>
    <w:p w14:paraId="7A96B9CF" w14:textId="54C8D37E"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642571">
        <w:rPr>
          <w:lang w:val="en-US"/>
        </w:rPr>
        <w:t xml:space="preserve"> as follows for the scope of Rel-19 work item as shown in </w:t>
      </w:r>
      <w:r w:rsidR="00642571">
        <w:fldChar w:fldCharType="begin"/>
      </w:r>
      <w:r w:rsidR="00642571">
        <w:instrText xml:space="preserve"> REF _Ref101998927 \h </w:instrText>
      </w:r>
      <w:r w:rsidR="00642571">
        <w:fldChar w:fldCharType="separate"/>
      </w:r>
      <w:r w:rsidR="00642571">
        <w:t xml:space="preserve">Figure </w:t>
      </w:r>
      <w:r w:rsidR="00642571">
        <w:rPr>
          <w:noProof/>
        </w:rPr>
        <w:t>1</w:t>
      </w:r>
      <w:r w:rsidR="00642571">
        <w:fldChar w:fldCharType="end"/>
      </w:r>
      <w:r w:rsidR="00642571">
        <w:t>, where a machine learning model with offline training/validation is considered. The model is offline in the sense that dataset for training and testing are pre-generated, and the model is pre-trained in a non-real time manner.</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9pt" o:ole="">
            <v:imagedata r:id="rId12" o:title=""/>
          </v:shape>
          <o:OLEObject Type="Embed" ProgID="Visio.Drawing.15" ShapeID="_x0000_i1025" DrawAspect="Content" ObjectID="_1776858832" r:id="rId13"/>
        </w:object>
      </w:r>
    </w:p>
    <w:p w14:paraId="0935EFAF" w14:textId="6DE016D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932345">
        <w:rPr>
          <w:noProof/>
        </w:rPr>
        <w:t>1</w:t>
      </w:r>
      <w:r>
        <w:fldChar w:fldCharType="end"/>
      </w:r>
      <w:bookmarkEnd w:id="1"/>
      <w:r>
        <w:t>: AI/ML Model Training and Deployment</w:t>
      </w:r>
    </w:p>
    <w:p w14:paraId="7E3B652D" w14:textId="7E128FE5" w:rsidR="00642571" w:rsidRDefault="00642571" w:rsidP="001218F8">
      <w:r>
        <w:t xml:space="preserve">In Rel-19, RAN1 should focus on </w:t>
      </w:r>
      <w:r w:rsidR="00E64D4F">
        <w:t xml:space="preserve">offline model training and testing and different model life cycle management procedures related to offline model training. Online learning techniques should not be a focus of the work item and related specification impact in Rel-19. </w:t>
      </w:r>
    </w:p>
    <w:p w14:paraId="4382CD4A" w14:textId="70D70FCC" w:rsidR="00A87BDA" w:rsidRDefault="004E3AFD" w:rsidP="001218F8">
      <w:r>
        <w:lastRenderedPageBreak/>
        <w:t xml:space="preserve">Based on detailed discussions during the Rel-18 study on AI/ML, the following main sub use-cases for </w:t>
      </w:r>
      <w:r w:rsidR="00E076CD">
        <w:t xml:space="preserve">beam management were identified in </w:t>
      </w:r>
      <w:r w:rsidR="00E076CD">
        <w:fldChar w:fldCharType="begin"/>
      </w:r>
      <w:r w:rsidR="00E076CD">
        <w:instrText xml:space="preserve"> REF _Ref159162118 \r \h </w:instrText>
      </w:r>
      <w:r w:rsidR="00E076CD">
        <w:fldChar w:fldCharType="separate"/>
      </w:r>
      <w:r w:rsidR="00E076CD">
        <w:t>[2]</w:t>
      </w:r>
      <w:r w:rsidR="00E076CD">
        <w:fldChar w:fldCharType="end"/>
      </w:r>
      <w:r w:rsidR="00AC2746">
        <w:t>:</w:t>
      </w:r>
    </w:p>
    <w:p w14:paraId="74659CD2" w14:textId="3D63BAD0" w:rsidR="00AC2746" w:rsidRPr="00F01907" w:rsidRDefault="00AC2746" w:rsidP="00B1032C">
      <w:pPr>
        <w:pStyle w:val="ListParagraph"/>
        <w:numPr>
          <w:ilvl w:val="0"/>
          <w:numId w:val="9"/>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49CC4797" w14:textId="283B0F33" w:rsidR="00394015" w:rsidRPr="00E64FF8" w:rsidRDefault="00E64FF8" w:rsidP="00B1032C">
      <w:pPr>
        <w:pStyle w:val="ListParagraph"/>
        <w:numPr>
          <w:ilvl w:val="1"/>
          <w:numId w:val="9"/>
        </w:numPr>
        <w:rPr>
          <w:b/>
          <w:bCs/>
        </w:rPr>
      </w:pPr>
      <w:r>
        <w:rPr>
          <w:b/>
          <w:bCs/>
          <w:i w:val="0"/>
          <w:iCs w:val="0"/>
        </w:rPr>
        <w:t xml:space="preserve">DL Tx (UL Rx) </w:t>
      </w:r>
      <w:r w:rsidR="00394015" w:rsidRPr="00F01907">
        <w:rPr>
          <w:b/>
          <w:bCs/>
          <w:i w:val="0"/>
          <w:iCs w:val="0"/>
        </w:rPr>
        <w:t>Beam prediction at the gNB</w:t>
      </w:r>
      <w:r w:rsidR="007D3A26">
        <w:rPr>
          <w:b/>
          <w:bCs/>
          <w:i w:val="0"/>
          <w:iCs w:val="0"/>
        </w:rPr>
        <w:t>:</w:t>
      </w:r>
      <w:r w:rsidR="00394293">
        <w:rPr>
          <w:b/>
          <w:bCs/>
          <w:i w:val="0"/>
          <w:iCs w:val="0"/>
        </w:rPr>
        <w:t xml:space="preserve"> </w:t>
      </w:r>
      <w:r w:rsidR="00433AA1">
        <w:rPr>
          <w:i w:val="0"/>
          <w:iCs w:val="0"/>
        </w:rPr>
        <w:t xml:space="preserve">For this use-case, consider a 2D planar array at gNB with multiple analog Tx beams and a fixed Rx beam or </w:t>
      </w:r>
      <w:r w:rsidR="008940B1">
        <w:rPr>
          <w:i w:val="0"/>
          <w:iCs w:val="0"/>
        </w:rPr>
        <w:t>optimal Rx beam selection</w:t>
      </w:r>
      <w:r w:rsidR="00433AA1">
        <w:rPr>
          <w:i w:val="0"/>
          <w:iCs w:val="0"/>
        </w:rPr>
        <w:t xml:space="preserve"> at the </w:t>
      </w:r>
      <w:r w:rsidR="008940B1">
        <w:rPr>
          <w:i w:val="0"/>
          <w:iCs w:val="0"/>
        </w:rPr>
        <w:t>UE.</w:t>
      </w:r>
      <w:r w:rsidR="00402506">
        <w:rPr>
          <w:i w:val="0"/>
          <w:iCs w:val="0"/>
        </w:rPr>
        <w:t xml:space="preserve"> Only a subset of gNB </w:t>
      </w:r>
      <w:r w:rsidR="008940B1">
        <w:rPr>
          <w:i w:val="0"/>
          <w:iCs w:val="0"/>
        </w:rPr>
        <w:t xml:space="preserve">beams </w:t>
      </w:r>
      <w:r w:rsidR="005D5A20">
        <w:rPr>
          <w:i w:val="0"/>
          <w:iCs w:val="0"/>
        </w:rPr>
        <w:t>is</w:t>
      </w:r>
      <w:r w:rsidR="00402506">
        <w:rPr>
          <w:i w:val="0"/>
          <w:iCs w:val="0"/>
        </w:rPr>
        <w:t xml:space="preserve"> measured </w:t>
      </w:r>
      <w:r w:rsidR="008940B1">
        <w:rPr>
          <w:i w:val="0"/>
          <w:iCs w:val="0"/>
        </w:rPr>
        <w:t xml:space="preserve">by UE </w:t>
      </w:r>
      <w:r w:rsidR="005D5A20">
        <w:rPr>
          <w:i w:val="0"/>
          <w:iCs w:val="0"/>
        </w:rPr>
        <w:t xml:space="preserve">in L1 </w:t>
      </w:r>
      <w:r w:rsidR="00402506">
        <w:rPr>
          <w:i w:val="0"/>
          <w:iCs w:val="0"/>
        </w:rPr>
        <w:t>and</w:t>
      </w:r>
      <w:r w:rsidR="005D5A20">
        <w:rPr>
          <w:i w:val="0"/>
          <w:iCs w:val="0"/>
        </w:rPr>
        <w:t xml:space="preserve"> based on these measurements (or a function of these measurements),</w:t>
      </w:r>
      <w:r w:rsidR="00402506">
        <w:rPr>
          <w:i w:val="0"/>
          <w:iCs w:val="0"/>
        </w:rPr>
        <w:t xml:space="preserve"> the ML model predicts </w:t>
      </w:r>
      <w:r w:rsidR="005D5A20">
        <w:rPr>
          <w:i w:val="0"/>
          <w:iCs w:val="0"/>
        </w:rPr>
        <w:t>the</w:t>
      </w:r>
      <w:r w:rsidR="00402506">
        <w:rPr>
          <w:i w:val="0"/>
          <w:iCs w:val="0"/>
        </w:rPr>
        <w:t xml:space="preserve"> top K beam indices </w:t>
      </w:r>
      <w:r w:rsidR="005D5A20">
        <w:rPr>
          <w:i w:val="0"/>
          <w:iCs w:val="0"/>
        </w:rPr>
        <w:t xml:space="preserve">explicitly or implicitly </w:t>
      </w:r>
      <w:r w:rsidR="00402506">
        <w:rPr>
          <w:i w:val="0"/>
          <w:iCs w:val="0"/>
        </w:rPr>
        <w:t xml:space="preserve">from </w:t>
      </w:r>
      <w:r w:rsidR="00C959BE">
        <w:rPr>
          <w:i w:val="0"/>
          <w:iCs w:val="0"/>
        </w:rPr>
        <w:t>these subsets of measurements</w:t>
      </w:r>
      <w:r w:rsidR="00402506">
        <w:rPr>
          <w:i w:val="0"/>
          <w:iCs w:val="0"/>
        </w:rPr>
        <w:t xml:space="preserve"> leading to </w:t>
      </w:r>
      <w:r w:rsidR="006F2B01">
        <w:rPr>
          <w:i w:val="0"/>
          <w:iCs w:val="0"/>
        </w:rPr>
        <w:t>latency reduction</w:t>
      </w:r>
      <w:r w:rsidR="0089367D">
        <w:rPr>
          <w:i w:val="0"/>
          <w:iCs w:val="0"/>
        </w:rPr>
        <w:t xml:space="preserve"> for optimal beam selection</w:t>
      </w:r>
      <w:r w:rsidR="005D5A20">
        <w:rPr>
          <w:i w:val="0"/>
          <w:iCs w:val="0"/>
        </w:rPr>
        <w:t xml:space="preserve">, especially for cases with large number of analog beams at gNB. </w:t>
      </w:r>
    </w:p>
    <w:p w14:paraId="012E0D7D" w14:textId="383B59BB" w:rsidR="00E64FF8" w:rsidRPr="00C959BE" w:rsidRDefault="00E64FF8" w:rsidP="00B1032C">
      <w:pPr>
        <w:pStyle w:val="ListParagraph"/>
        <w:numPr>
          <w:ilvl w:val="1"/>
          <w:numId w:val="9"/>
        </w:numPr>
        <w:rPr>
          <w:b/>
          <w:bCs/>
        </w:rPr>
      </w:pPr>
      <w:r>
        <w:rPr>
          <w:b/>
          <w:bCs/>
          <w:i w:val="0"/>
          <w:iCs w:val="0"/>
        </w:rPr>
        <w:t>D</w:t>
      </w:r>
      <w:r w:rsidR="00C959BE">
        <w:rPr>
          <w:b/>
          <w:bCs/>
          <w:i w:val="0"/>
          <w:iCs w:val="0"/>
        </w:rPr>
        <w:t>L</w:t>
      </w:r>
      <w:r>
        <w:rPr>
          <w:b/>
          <w:bCs/>
          <w:i w:val="0"/>
          <w:iCs w:val="0"/>
        </w:rPr>
        <w:t xml:space="preserve"> Rx (UL Tx) </w:t>
      </w:r>
      <w:r w:rsidRPr="00F01907">
        <w:rPr>
          <w:b/>
          <w:bCs/>
          <w:i w:val="0"/>
          <w:iCs w:val="0"/>
        </w:rPr>
        <w:t>Beam Prediction at the UE</w:t>
      </w:r>
      <w:r>
        <w:rPr>
          <w:b/>
          <w:bCs/>
          <w:i w:val="0"/>
          <w:iCs w:val="0"/>
        </w:rPr>
        <w:t xml:space="preserve">: </w:t>
      </w:r>
      <w:r>
        <w:rPr>
          <w:i w:val="0"/>
          <w:iCs w:val="0"/>
        </w:rPr>
        <w:t xml:space="preserve">For this </w:t>
      </w:r>
      <w:r w:rsidR="005D5A20">
        <w:rPr>
          <w:i w:val="0"/>
          <w:iCs w:val="0"/>
        </w:rPr>
        <w:t xml:space="preserve">sub </w:t>
      </w:r>
      <w:r>
        <w:rPr>
          <w:i w:val="0"/>
          <w:iCs w:val="0"/>
        </w:rPr>
        <w:t xml:space="preserve">use-case, consider a 2D planar array at UE with multiple analog Rx beams and fixed </w:t>
      </w:r>
      <w:r w:rsidR="005D5A20">
        <w:rPr>
          <w:i w:val="0"/>
          <w:iCs w:val="0"/>
        </w:rPr>
        <w:t xml:space="preserve">or optimal </w:t>
      </w:r>
      <w:r>
        <w:rPr>
          <w:i w:val="0"/>
          <w:iCs w:val="0"/>
        </w:rPr>
        <w:t xml:space="preserve">Tx beam at the gNB. The ML model is </w:t>
      </w:r>
      <w:r w:rsidR="003179F7">
        <w:rPr>
          <w:i w:val="0"/>
          <w:iCs w:val="0"/>
        </w:rPr>
        <w:t xml:space="preserve">provided with </w:t>
      </w:r>
      <w:r w:rsidR="005D5A20">
        <w:rPr>
          <w:i w:val="0"/>
          <w:iCs w:val="0"/>
        </w:rPr>
        <w:t>L1 measurements</w:t>
      </w:r>
      <w:r w:rsidR="003179F7">
        <w:rPr>
          <w:i w:val="0"/>
          <w:iCs w:val="0"/>
        </w:rPr>
        <w:t xml:space="preserve"> (or functions thereof)</w:t>
      </w:r>
      <w:r>
        <w:rPr>
          <w:i w:val="0"/>
          <w:iCs w:val="0"/>
        </w:rPr>
        <w:t xml:space="preserve"> for a subset of the </w:t>
      </w:r>
      <w:r w:rsidR="00D1134B">
        <w:rPr>
          <w:i w:val="0"/>
          <w:iCs w:val="0"/>
        </w:rPr>
        <w:t>UE-side</w:t>
      </w:r>
      <w:r w:rsidR="003179F7">
        <w:rPr>
          <w:i w:val="0"/>
          <w:iCs w:val="0"/>
        </w:rPr>
        <w:t xml:space="preserve"> </w:t>
      </w:r>
      <w:r>
        <w:rPr>
          <w:i w:val="0"/>
          <w:iCs w:val="0"/>
        </w:rPr>
        <w:t>beams and t</w:t>
      </w:r>
      <w:r w:rsidR="003179F7">
        <w:rPr>
          <w:i w:val="0"/>
          <w:iCs w:val="0"/>
        </w:rPr>
        <w:t>he t</w:t>
      </w:r>
      <w:r>
        <w:rPr>
          <w:i w:val="0"/>
          <w:iCs w:val="0"/>
        </w:rPr>
        <w:t xml:space="preserve">op K beam indices can be predicted </w:t>
      </w:r>
      <w:r w:rsidR="003179F7">
        <w:rPr>
          <w:i w:val="0"/>
          <w:iCs w:val="0"/>
        </w:rPr>
        <w:t xml:space="preserve">explicitly or implicitly </w:t>
      </w:r>
      <w:r>
        <w:rPr>
          <w:i w:val="0"/>
          <w:iCs w:val="0"/>
        </w:rPr>
        <w:t>from a subset of measurements thereby reducing the latency of beam acquisition or tracking</w:t>
      </w:r>
      <w:r w:rsidR="00C959BE">
        <w:rPr>
          <w:i w:val="0"/>
          <w:iCs w:val="0"/>
        </w:rPr>
        <w:t xml:space="preserve"> at the UE.</w:t>
      </w:r>
    </w:p>
    <w:p w14:paraId="3EDE7588" w14:textId="3D73C080" w:rsidR="00C959BE" w:rsidRPr="00F01907" w:rsidRDefault="00EF21FD" w:rsidP="00B1032C">
      <w:pPr>
        <w:pStyle w:val="ListParagraph"/>
        <w:numPr>
          <w:ilvl w:val="1"/>
          <w:numId w:val="9"/>
        </w:numPr>
        <w:rPr>
          <w:b/>
          <w:bCs/>
        </w:rPr>
      </w:pPr>
      <w:r>
        <w:rPr>
          <w:b/>
          <w:bCs/>
          <w:i w:val="0"/>
          <w:iCs w:val="0"/>
        </w:rPr>
        <w:t xml:space="preserve">Joint </w:t>
      </w:r>
      <w:r w:rsidR="00C959BE">
        <w:rPr>
          <w:b/>
          <w:bCs/>
          <w:i w:val="0"/>
          <w:iCs w:val="0"/>
        </w:rPr>
        <w:t xml:space="preserve">DL Tx (UL Rx) and </w:t>
      </w:r>
      <w:r>
        <w:rPr>
          <w:b/>
          <w:bCs/>
          <w:i w:val="0"/>
          <w:iCs w:val="0"/>
        </w:rPr>
        <w:t xml:space="preserve">UL Rx (DL Rx) beam pair prediction: </w:t>
      </w:r>
      <w:r>
        <w:rPr>
          <w:i w:val="0"/>
          <w:iCs w:val="0"/>
        </w:rPr>
        <w:t xml:space="preserve">For this sub-use-case, measurements are taken for pairs of gNB and UE analog beams and the ML model </w:t>
      </w:r>
      <w:r w:rsidR="004C220F">
        <w:rPr>
          <w:i w:val="0"/>
          <w:iCs w:val="0"/>
        </w:rPr>
        <w:t xml:space="preserve">uses these L1 measurements (or a function thereof), to predict the top-K beam pairs </w:t>
      </w:r>
      <w:r w:rsidR="00036253">
        <w:rPr>
          <w:i w:val="0"/>
          <w:iCs w:val="0"/>
        </w:rPr>
        <w:t>similar to joint P2/P3 process thereby providing major latency gains in 2-sided beam selection.</w:t>
      </w:r>
    </w:p>
    <w:p w14:paraId="09D666AF" w14:textId="77777777" w:rsidR="00E64FF8" w:rsidRPr="00F01907" w:rsidRDefault="00E64FF8" w:rsidP="00C959BE">
      <w:pPr>
        <w:pStyle w:val="ListParagraph"/>
        <w:numPr>
          <w:ilvl w:val="0"/>
          <w:numId w:val="0"/>
        </w:numPr>
        <w:ind w:left="1440"/>
        <w:rPr>
          <w:b/>
          <w:bCs/>
        </w:rPr>
      </w:pPr>
    </w:p>
    <w:p w14:paraId="305377BE" w14:textId="150DE806" w:rsidR="00112756" w:rsidRPr="00862FD1" w:rsidRDefault="00551CD6" w:rsidP="00B1032C">
      <w:pPr>
        <w:pStyle w:val="ListParagraph"/>
        <w:numPr>
          <w:ilvl w:val="0"/>
          <w:numId w:val="9"/>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w:t>
      </w:r>
      <w:r w:rsidR="006B0FB8">
        <w:rPr>
          <w:i w:val="0"/>
          <w:iCs w:val="0"/>
        </w:rPr>
        <w:t xml:space="preserve"> future time instants (prediction window)</w:t>
      </w:r>
      <w:r w:rsidR="00A65C9C">
        <w:rPr>
          <w:i w:val="0"/>
          <w:iCs w:val="0"/>
        </w:rPr>
        <w:t xml:space="preserve"> given </w:t>
      </w:r>
      <w:r w:rsidR="006B0FB8">
        <w:rPr>
          <w:i w:val="0"/>
          <w:iCs w:val="0"/>
        </w:rPr>
        <w:t xml:space="preserve">L1 measurement observations of </w:t>
      </w:r>
      <w:r w:rsidR="00A65C9C">
        <w:rPr>
          <w:i w:val="0"/>
          <w:iCs w:val="0"/>
        </w:rPr>
        <w:t>beam</w:t>
      </w:r>
      <w:r w:rsidR="0025074F">
        <w:rPr>
          <w:i w:val="0"/>
          <w:iCs w:val="0"/>
        </w:rPr>
        <w:t>s from a window of preceding time instants</w:t>
      </w:r>
      <w:r w:rsidR="006B0FB8">
        <w:rPr>
          <w:i w:val="0"/>
          <w:iCs w:val="0"/>
        </w:rPr>
        <w:t xml:space="preserve"> (observation window)</w:t>
      </w:r>
      <w:r w:rsidR="0025074F">
        <w:rPr>
          <w:i w:val="0"/>
          <w:iCs w:val="0"/>
        </w:rPr>
        <w:t xml:space="preserve">.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658A3CF3" w14:textId="77777777" w:rsidR="00B14150" w:rsidRDefault="00B14150" w:rsidP="00B14150">
      <w:pPr>
        <w:pStyle w:val="Heading2"/>
        <w:rPr>
          <w:lang w:val="en-US"/>
        </w:rPr>
      </w:pPr>
      <w:r>
        <w:rPr>
          <w:lang w:val="en-US"/>
        </w:rPr>
        <w:t>Discussion on Beam Management Procedures for AI/ML-aided Beam Prediction</w:t>
      </w:r>
    </w:p>
    <w:p w14:paraId="619F30AF" w14:textId="77777777" w:rsidR="009F561C" w:rsidRDefault="00B14150" w:rsidP="00B14150">
      <w:pPr>
        <w:spacing w:before="240"/>
        <w:rPr>
          <w:lang w:eastAsia="zh-CN"/>
        </w:rPr>
      </w:pPr>
      <w:r>
        <w:rPr>
          <w:lang w:eastAsia="zh-CN"/>
        </w:rPr>
        <w:t xml:space="preserve">AI/ML model implementation in most cases may be dependent on implementation and specific models will be difficult to specify. However, from a standards perspective, the functionalities required to enable AI/ML models, irrespective of implementation details to be integrated into 5G-NR networks should be studied. Current networks offer a myriad of beam measurement and reporting functionalities which may be further augmented to enable AI/ML use cases. Some examples for AI/ML model integration </w:t>
      </w:r>
      <w:r w:rsidR="00425C41">
        <w:rPr>
          <w:lang w:eastAsia="zh-CN"/>
        </w:rPr>
        <w:t>into 5G and the related specification impact</w:t>
      </w:r>
      <w:r>
        <w:rPr>
          <w:lang w:eastAsia="zh-CN"/>
        </w:rPr>
        <w:t xml:space="preserve"> are provided </w:t>
      </w:r>
      <w:r w:rsidR="006E2B18">
        <w:rPr>
          <w:lang w:eastAsia="zh-CN"/>
        </w:rPr>
        <w:t>below.</w:t>
      </w:r>
      <w:r w:rsidR="00944F73">
        <w:rPr>
          <w:lang w:eastAsia="zh-CN"/>
        </w:rPr>
        <w:t xml:space="preserve"> </w:t>
      </w:r>
    </w:p>
    <w:p w14:paraId="0351349C" w14:textId="62FA31D8" w:rsidR="00B14150" w:rsidRDefault="009F561C" w:rsidP="00B14150">
      <w:pPr>
        <w:spacing w:before="240"/>
        <w:rPr>
          <w:lang w:eastAsia="zh-CN"/>
        </w:rPr>
      </w:pPr>
      <w:r w:rsidRPr="009F561C">
        <w:rPr>
          <w:b/>
          <w:bCs/>
          <w:lang w:eastAsia="zh-CN"/>
        </w:rPr>
        <w:t>NOTE</w:t>
      </w:r>
      <w:r>
        <w:rPr>
          <w:lang w:eastAsia="zh-CN"/>
        </w:rPr>
        <w:t xml:space="preserve">: </w:t>
      </w:r>
      <w:r w:rsidR="00944F73">
        <w:rPr>
          <w:lang w:eastAsia="zh-CN"/>
        </w:rPr>
        <w:t xml:space="preserve">We adopt the terminology used in </w:t>
      </w:r>
      <w:r w:rsidR="00944F73">
        <w:rPr>
          <w:lang w:eastAsia="zh-CN"/>
        </w:rPr>
        <w:fldChar w:fldCharType="begin"/>
      </w:r>
      <w:r w:rsidR="00944F73">
        <w:rPr>
          <w:lang w:eastAsia="zh-CN"/>
        </w:rPr>
        <w:instrText xml:space="preserve"> REF _Ref159162118 \r \h </w:instrText>
      </w:r>
      <w:r w:rsidR="00944F73">
        <w:rPr>
          <w:lang w:eastAsia="zh-CN"/>
        </w:rPr>
      </w:r>
      <w:r w:rsidR="00944F73">
        <w:rPr>
          <w:lang w:eastAsia="zh-CN"/>
        </w:rPr>
        <w:fldChar w:fldCharType="separate"/>
      </w:r>
      <w:r w:rsidR="00944F73">
        <w:rPr>
          <w:lang w:eastAsia="zh-CN"/>
        </w:rPr>
        <w:t>[2]</w:t>
      </w:r>
      <w:r w:rsidR="00944F73">
        <w:rPr>
          <w:lang w:eastAsia="zh-CN"/>
        </w:rPr>
        <w:fldChar w:fldCharType="end"/>
      </w:r>
      <w:r w:rsidR="00944F73">
        <w:rPr>
          <w:lang w:eastAsia="zh-CN"/>
        </w:rPr>
        <w:t xml:space="preserve">, where the set of all </w:t>
      </w:r>
      <w:r>
        <w:rPr>
          <w:lang w:eastAsia="zh-CN"/>
        </w:rPr>
        <w:t>DL Tx beams in the system from which the AI/ML model is expected to predict the best beam is known as set A, the</w:t>
      </w:r>
      <w:r w:rsidR="00944F73">
        <w:rPr>
          <w:lang w:eastAsia="zh-CN"/>
        </w:rPr>
        <w:t xml:space="preserve"> input </w:t>
      </w:r>
      <w:r>
        <w:rPr>
          <w:lang w:eastAsia="zh-CN"/>
        </w:rPr>
        <w:t xml:space="preserve">to the AI/ML model is known </w:t>
      </w:r>
      <w:r w:rsidR="00944F73">
        <w:rPr>
          <w:lang w:eastAsia="zh-CN"/>
        </w:rPr>
        <w:t>as a set B</w:t>
      </w:r>
      <w:r>
        <w:rPr>
          <w:lang w:eastAsia="zh-CN"/>
        </w:rPr>
        <w:t xml:space="preserve"> which has a cardinality typically much lesser than set A and may or m</w:t>
      </w:r>
      <w:r w:rsidR="007F3C52">
        <w:rPr>
          <w:lang w:eastAsia="zh-CN"/>
        </w:rPr>
        <w:t>a</w:t>
      </w:r>
      <w:r>
        <w:rPr>
          <w:lang w:eastAsia="zh-CN"/>
        </w:rPr>
        <w:t>y not be a subset of set A.</w:t>
      </w:r>
    </w:p>
    <w:p w14:paraId="5D5C0196" w14:textId="6174006F" w:rsidR="00B14150" w:rsidRDefault="0015364F" w:rsidP="00BC177F">
      <w:pPr>
        <w:pStyle w:val="Heading3"/>
        <w:rPr>
          <w:lang w:eastAsia="zh-CN"/>
        </w:rPr>
      </w:pPr>
      <w:r>
        <w:rPr>
          <w:lang w:eastAsia="zh-CN"/>
        </w:rPr>
        <w:t xml:space="preserve">BM-Case 1: </w:t>
      </w:r>
      <w:r w:rsidR="00B14150">
        <w:rPr>
          <w:lang w:eastAsia="zh-CN"/>
        </w:rPr>
        <w:t>Spatial Domain Beam Prediction</w:t>
      </w:r>
    </w:p>
    <w:p w14:paraId="6C643C6D" w14:textId="4CA59431" w:rsidR="004172A5" w:rsidRDefault="00425C41" w:rsidP="00B14150">
      <w:pPr>
        <w:spacing w:before="240"/>
        <w:rPr>
          <w:lang w:eastAsia="zh-CN"/>
        </w:rPr>
      </w:pPr>
      <w:r>
        <w:rPr>
          <w:lang w:eastAsia="zh-CN"/>
        </w:rPr>
        <w:t>Based on the discussion in Rel-18 SI, for spatial domain beam pred</w:t>
      </w:r>
      <w:r w:rsidR="00BB226C">
        <w:rPr>
          <w:lang w:eastAsia="zh-CN"/>
        </w:rPr>
        <w:t xml:space="preserve">iction (BM-Case-1), only the case of DL Tx beam prediction was prioritized for Rel-19. The </w:t>
      </w:r>
      <w:r w:rsidR="00D1134B">
        <w:rPr>
          <w:lang w:eastAsia="zh-CN"/>
        </w:rPr>
        <w:t>UE-</w:t>
      </w:r>
      <w:r w:rsidR="00BB226C">
        <w:rPr>
          <w:lang w:eastAsia="zh-CN"/>
        </w:rPr>
        <w:t xml:space="preserve">side beam prediction problem was assumed to be UE implementation </w:t>
      </w:r>
      <w:r w:rsidR="001C620A">
        <w:rPr>
          <w:lang w:eastAsia="zh-CN"/>
        </w:rPr>
        <w:t>specific,</w:t>
      </w:r>
      <w:r w:rsidR="00BB226C">
        <w:rPr>
          <w:lang w:eastAsia="zh-CN"/>
        </w:rPr>
        <w:t xml:space="preserve"> and it was discussed that such models and their functioning can be relatively specification transparent. </w:t>
      </w:r>
      <w:r w:rsidR="001C620A">
        <w:rPr>
          <w:lang w:eastAsia="zh-CN"/>
        </w:rPr>
        <w:t xml:space="preserve">Additionally, gNB-UE beam pair prediction, while having to the potential to provide major latency improvements, was also deprioritized due to </w:t>
      </w:r>
      <w:r w:rsidR="00346D6F">
        <w:rPr>
          <w:lang w:eastAsia="zh-CN"/>
        </w:rPr>
        <w:t xml:space="preserve">expressed concerns </w:t>
      </w:r>
      <w:r w:rsidR="00084489">
        <w:rPr>
          <w:lang w:eastAsia="zh-CN"/>
        </w:rPr>
        <w:t>on</w:t>
      </w:r>
      <w:r w:rsidR="0088068E">
        <w:rPr>
          <w:lang w:eastAsia="zh-CN"/>
        </w:rPr>
        <w:t xml:space="preserve"> </w:t>
      </w:r>
      <w:r w:rsidR="00084489">
        <w:rPr>
          <w:lang w:eastAsia="zh-CN"/>
        </w:rPr>
        <w:t>potential sharing of</w:t>
      </w:r>
      <w:r w:rsidR="0088068E">
        <w:rPr>
          <w:lang w:eastAsia="zh-CN"/>
        </w:rPr>
        <w:t xml:space="preserve"> confidential beamforming related information between the network and UE. </w:t>
      </w:r>
      <w:r w:rsidR="00C6699C">
        <w:rPr>
          <w:lang w:eastAsia="zh-CN"/>
        </w:rPr>
        <w:t>Therefore, in the following section</w:t>
      </w:r>
      <w:r w:rsidR="001D573B">
        <w:rPr>
          <w:lang w:eastAsia="zh-CN"/>
        </w:rPr>
        <w:t>s</w:t>
      </w:r>
      <w:r w:rsidR="005E5794">
        <w:rPr>
          <w:lang w:eastAsia="zh-CN"/>
        </w:rPr>
        <w:t>,</w:t>
      </w:r>
      <w:r w:rsidR="00C6699C">
        <w:rPr>
          <w:lang w:eastAsia="zh-CN"/>
        </w:rPr>
        <w:t xml:space="preserve"> we mainly discuss the DL Tx beam prediction p</w:t>
      </w:r>
      <w:r w:rsidR="00CE435E">
        <w:rPr>
          <w:lang w:eastAsia="zh-CN"/>
        </w:rPr>
        <w:t xml:space="preserve">roblem from a functionality and procedure perspective. </w:t>
      </w:r>
    </w:p>
    <w:p w14:paraId="2DB5CB2F" w14:textId="2343EB47" w:rsidR="00B14150" w:rsidRPr="000A7B07" w:rsidRDefault="00B14150" w:rsidP="00B14150">
      <w:pPr>
        <w:spacing w:before="240"/>
        <w:rPr>
          <w:lang w:eastAsia="zh-CN"/>
        </w:rPr>
      </w:pPr>
      <w:r>
        <w:rPr>
          <w:lang w:eastAsia="zh-CN"/>
        </w:rPr>
        <w:t xml:space="preserve">Spatial domain </w:t>
      </w:r>
      <w:r w:rsidR="004172A5">
        <w:rPr>
          <w:lang w:eastAsia="zh-CN"/>
        </w:rPr>
        <w:t xml:space="preserve">DL Tx </w:t>
      </w:r>
      <w:r>
        <w:rPr>
          <w:lang w:eastAsia="zh-CN"/>
        </w:rPr>
        <w:t xml:space="preserve">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w:t>
      </w:r>
      <w:r w:rsidR="004172A5">
        <w:rPr>
          <w:lang w:eastAsia="zh-CN"/>
        </w:rPr>
        <w:t>AI/</w:t>
      </w:r>
      <w:r>
        <w:rPr>
          <w:lang w:eastAsia="zh-CN"/>
        </w:rPr>
        <w:t xml:space="preserve">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w:t>
      </w:r>
      <w:r w:rsidR="005721DE">
        <w:rPr>
          <w:lang w:eastAsia="zh-CN"/>
        </w:rPr>
        <w:t xml:space="preserve">L1 </w:t>
      </w:r>
      <w:r w:rsidRPr="003614B8">
        <w:rPr>
          <w:lang w:eastAsia="zh-CN"/>
        </w:rPr>
        <w:t>beam measurement</w:t>
      </w:r>
      <w:r w:rsidR="005721DE">
        <w:rPr>
          <w:lang w:eastAsia="zh-CN"/>
        </w:rPr>
        <w:t>/</w:t>
      </w:r>
      <w:r w:rsidRPr="003614B8">
        <w:rPr>
          <w:lang w:eastAsia="zh-CN"/>
        </w:rPr>
        <w:t>report</w:t>
      </w:r>
      <w:r w:rsidR="005721DE">
        <w:rPr>
          <w:lang w:eastAsia="zh-CN"/>
        </w:rPr>
        <w:t>ing</w:t>
      </w:r>
      <w:r w:rsidRPr="003614B8">
        <w:rPr>
          <w:lang w:eastAsia="zh-CN"/>
        </w:rPr>
        <w:t xml:space="preserve"> and reference signal transmissions</w:t>
      </w:r>
      <w:r>
        <w:rPr>
          <w:lang w:eastAsia="zh-CN"/>
        </w:rPr>
        <w:t xml:space="preserve">. </w:t>
      </w:r>
    </w:p>
    <w:p w14:paraId="54D9A2A0" w14:textId="77777777" w:rsidR="00B14150" w:rsidRDefault="00B14150" w:rsidP="00B14150">
      <w:pPr>
        <w:keepNext/>
        <w:jc w:val="center"/>
      </w:pPr>
      <w:r w:rsidRPr="006B5C2B">
        <w:rPr>
          <w:noProof/>
          <w:lang w:eastAsia="zh-CN"/>
        </w:rPr>
        <w:lastRenderedPageBreak/>
        <w:drawing>
          <wp:inline distT="0" distB="0" distL="0" distR="0" wp14:anchorId="6EAAF1B8" wp14:editId="2F081389">
            <wp:extent cx="2345871" cy="2171327"/>
            <wp:effectExtent l="0" t="0" r="0" b="0"/>
            <wp:docPr id="8" name="Picture 8">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4"/>
                    <a:stretch>
                      <a:fillRect/>
                    </a:stretch>
                  </pic:blipFill>
                  <pic:spPr>
                    <a:xfrm>
                      <a:off x="0" y="0"/>
                      <a:ext cx="2350844" cy="2175930"/>
                    </a:xfrm>
                    <a:prstGeom prst="rect">
                      <a:avLst/>
                    </a:prstGeom>
                  </pic:spPr>
                </pic:pic>
              </a:graphicData>
            </a:graphic>
          </wp:inline>
        </w:drawing>
      </w:r>
    </w:p>
    <w:p w14:paraId="3C40BED3" w14:textId="0F8EF74F" w:rsidR="00B14150" w:rsidRDefault="00B14150" w:rsidP="00B14150">
      <w:pPr>
        <w:pStyle w:val="Caption"/>
        <w:jc w:val="center"/>
      </w:pPr>
      <w:r>
        <w:t xml:space="preserve">Figure </w:t>
      </w:r>
      <w:r>
        <w:fldChar w:fldCharType="begin"/>
      </w:r>
      <w:r>
        <w:instrText xml:space="preserve"> SEQ Figure \* ARABIC </w:instrText>
      </w:r>
      <w:r>
        <w:fldChar w:fldCharType="separate"/>
      </w:r>
      <w:r w:rsidR="00932345">
        <w:rPr>
          <w:noProof/>
        </w:rPr>
        <w:t>2</w:t>
      </w:r>
      <w:r>
        <w:fldChar w:fldCharType="end"/>
      </w:r>
      <w:r>
        <w:t xml:space="preserve">: </w:t>
      </w:r>
      <w:r w:rsidRPr="00D02C10">
        <w:t xml:space="preserve">ML Aided Beam Prediction at </w:t>
      </w:r>
      <w:r>
        <w:t xml:space="preserve">gNB </w:t>
      </w:r>
      <w:r w:rsidRPr="00D02C10">
        <w:t>with Model residing at the gNB</w:t>
      </w:r>
    </w:p>
    <w:p w14:paraId="1AE5714E" w14:textId="1790BBE0" w:rsidR="00B14150" w:rsidRPr="00DB247F" w:rsidRDefault="005721DE" w:rsidP="00B14150">
      <w:pPr>
        <w:rPr>
          <w:lang w:eastAsia="zh-CN"/>
        </w:rPr>
      </w:pPr>
      <w:r>
        <w:rPr>
          <w:lang w:eastAsia="zh-CN"/>
        </w:rPr>
        <w:t xml:space="preserve">As an example of this </w:t>
      </w:r>
      <w:r w:rsidR="00B14150">
        <w:rPr>
          <w:lang w:eastAsia="zh-CN"/>
        </w:rPr>
        <w:t xml:space="preserve">use-case, the </w:t>
      </w:r>
      <w:r>
        <w:rPr>
          <w:lang w:eastAsia="zh-CN"/>
        </w:rPr>
        <w:t>AI/</w:t>
      </w:r>
      <w:r w:rsidR="00B14150" w:rsidRPr="00DB247F">
        <w:rPr>
          <w:lang w:eastAsia="zh-CN"/>
        </w:rPr>
        <w:t xml:space="preserve">ML model </w:t>
      </w:r>
      <w:r w:rsidR="00B14150">
        <w:rPr>
          <w:lang w:eastAsia="zh-CN"/>
        </w:rPr>
        <w:t xml:space="preserve">may reside </w:t>
      </w:r>
      <w:r w:rsidR="00B14150" w:rsidRPr="00DB247F">
        <w:rPr>
          <w:lang w:eastAsia="zh-CN"/>
        </w:rPr>
        <w:t xml:space="preserve">at </w:t>
      </w:r>
      <w:r w:rsidR="00B14150">
        <w:rPr>
          <w:lang w:eastAsia="zh-CN"/>
        </w:rPr>
        <w:t>the n</w:t>
      </w:r>
      <w:r w:rsidR="00B14150" w:rsidRPr="00DB247F">
        <w:rPr>
          <w:lang w:eastAsia="zh-CN"/>
        </w:rPr>
        <w:t xml:space="preserve">etwork </w:t>
      </w:r>
      <w:r w:rsidR="00B14150">
        <w:rPr>
          <w:lang w:eastAsia="zh-CN"/>
        </w:rPr>
        <w:t xml:space="preserve">to enable UE and ML-aided gNB beam tracking using DL measurements. The process can function as follows: </w:t>
      </w:r>
    </w:p>
    <w:p w14:paraId="6F389034" w14:textId="77777777" w:rsidR="00B14150" w:rsidRPr="006E5760" w:rsidRDefault="00B14150" w:rsidP="00B1032C">
      <w:pPr>
        <w:pStyle w:val="ListParagraph"/>
        <w:numPr>
          <w:ilvl w:val="0"/>
          <w:numId w:val="10"/>
        </w:numPr>
        <w:rPr>
          <w:i w:val="0"/>
          <w:iCs w:val="0"/>
          <w:lang w:eastAsia="zh-CN"/>
        </w:rPr>
      </w:pPr>
      <w:r w:rsidRPr="006E5760">
        <w:rPr>
          <w:i w:val="0"/>
          <w:iCs w:val="0"/>
          <w:lang w:eastAsia="zh-CN"/>
        </w:rPr>
        <w:t>gNB triggers CSI-RS for CSI based on periodic/aperiodic beam report from UE if Tx beam drops below threshold</w:t>
      </w:r>
    </w:p>
    <w:p w14:paraId="6801170B" w14:textId="48E51D6E" w:rsidR="00B14150" w:rsidRPr="006E5760" w:rsidRDefault="00B14150" w:rsidP="00B1032C">
      <w:pPr>
        <w:pStyle w:val="ListParagraph"/>
        <w:numPr>
          <w:ilvl w:val="0"/>
          <w:numId w:val="10"/>
        </w:numPr>
        <w:rPr>
          <w:i w:val="0"/>
          <w:iCs w:val="0"/>
          <w:lang w:eastAsia="zh-CN"/>
        </w:rPr>
      </w:pPr>
      <w:r w:rsidRPr="006E5760">
        <w:rPr>
          <w:i w:val="0"/>
          <w:iCs w:val="0"/>
          <w:lang w:eastAsia="zh-CN"/>
        </w:rPr>
        <w:t xml:space="preserve">gNB transmits M CSI-RS </w:t>
      </w:r>
      <w:r w:rsidR="00061008">
        <w:rPr>
          <w:i w:val="0"/>
          <w:iCs w:val="0"/>
          <w:lang w:eastAsia="zh-CN"/>
        </w:rPr>
        <w:t xml:space="preserve">based on a set B of beams </w:t>
      </w:r>
      <w:r w:rsidRPr="006E5760">
        <w:rPr>
          <w:i w:val="0"/>
          <w:iCs w:val="0"/>
          <w:lang w:eastAsia="zh-CN"/>
        </w:rPr>
        <w:t>where M</w:t>
      </w:r>
      <w:r w:rsidR="009E30D6">
        <w:rPr>
          <w:i w:val="0"/>
          <w:iCs w:val="0"/>
          <w:lang w:eastAsia="zh-CN"/>
        </w:rPr>
        <w:t xml:space="preserve"> </w:t>
      </w:r>
      <w:r w:rsidRPr="006E5760">
        <w:rPr>
          <w:i w:val="0"/>
          <w:iCs w:val="0"/>
          <w:lang w:eastAsia="zh-CN"/>
        </w:rPr>
        <w:t xml:space="preserve">&lt;&lt; </w:t>
      </w:r>
      <w:r w:rsidR="00061008">
        <w:rPr>
          <w:i w:val="0"/>
          <w:iCs w:val="0"/>
          <w:lang w:eastAsia="zh-CN"/>
        </w:rPr>
        <w:t xml:space="preserve">cardinality of set A of </w:t>
      </w:r>
      <w:r w:rsidRPr="006E5760">
        <w:rPr>
          <w:i w:val="0"/>
          <w:iCs w:val="0"/>
          <w:lang w:eastAsia="zh-CN"/>
        </w:rPr>
        <w:t>total number of CSI-RS beams</w:t>
      </w:r>
    </w:p>
    <w:p w14:paraId="0CDE0074" w14:textId="21439C95" w:rsidR="00B14150" w:rsidRPr="006E5760" w:rsidRDefault="00B14150" w:rsidP="00B1032C">
      <w:pPr>
        <w:pStyle w:val="ListParagraph"/>
        <w:numPr>
          <w:ilvl w:val="0"/>
          <w:numId w:val="10"/>
        </w:numPr>
        <w:rPr>
          <w:i w:val="0"/>
          <w:iCs w:val="0"/>
          <w:lang w:eastAsia="zh-CN"/>
        </w:rPr>
      </w:pPr>
      <w:r w:rsidRPr="006E5760">
        <w:rPr>
          <w:i w:val="0"/>
          <w:iCs w:val="0"/>
          <w:lang w:eastAsia="zh-CN"/>
        </w:rPr>
        <w:t>UE measures L1-RSRP</w:t>
      </w:r>
      <w:r w:rsidR="00C80920">
        <w:rPr>
          <w:i w:val="0"/>
          <w:iCs w:val="0"/>
          <w:lang w:eastAsia="zh-CN"/>
        </w:rPr>
        <w:t>/SINR</w:t>
      </w:r>
      <w:r w:rsidRPr="006E5760">
        <w:rPr>
          <w:i w:val="0"/>
          <w:iCs w:val="0"/>
          <w:lang w:eastAsia="zh-CN"/>
        </w:rPr>
        <w:t xml:space="preserve"> and reports to gNB</w:t>
      </w:r>
    </w:p>
    <w:p w14:paraId="3BC4147E" w14:textId="47488F4F" w:rsidR="00B14150" w:rsidRPr="006E5760" w:rsidRDefault="00B14150" w:rsidP="00B1032C">
      <w:pPr>
        <w:pStyle w:val="ListParagraph"/>
        <w:numPr>
          <w:ilvl w:val="0"/>
          <w:numId w:val="10"/>
        </w:numPr>
        <w:rPr>
          <w:i w:val="0"/>
          <w:iCs w:val="0"/>
          <w:lang w:eastAsia="zh-CN"/>
        </w:rPr>
      </w:pPr>
      <w:r w:rsidRPr="006E5760">
        <w:rPr>
          <w:i w:val="0"/>
          <w:iCs w:val="0"/>
          <w:lang w:eastAsia="zh-CN"/>
        </w:rPr>
        <w:t xml:space="preserve">gNB can use M measurement </w:t>
      </w:r>
      <w:r w:rsidR="00C80920">
        <w:rPr>
          <w:i w:val="0"/>
          <w:iCs w:val="0"/>
          <w:lang w:eastAsia="zh-CN"/>
        </w:rPr>
        <w:t xml:space="preserve">or a function of the measurements as input to the gNB-side AI/ML model </w:t>
      </w:r>
      <w:r w:rsidRPr="006E5760">
        <w:rPr>
          <w:i w:val="0"/>
          <w:iCs w:val="0"/>
          <w:lang w:eastAsia="zh-CN"/>
        </w:rPr>
        <w:t>to predict best</w:t>
      </w:r>
      <w:r w:rsidR="00F60F10">
        <w:rPr>
          <w:i w:val="0"/>
          <w:iCs w:val="0"/>
          <w:lang w:eastAsia="zh-CN"/>
        </w:rPr>
        <w:t xml:space="preserve"> or top-K</w:t>
      </w:r>
      <w:r w:rsidRPr="006E5760">
        <w:rPr>
          <w:i w:val="0"/>
          <w:iCs w:val="0"/>
          <w:lang w:eastAsia="zh-CN"/>
        </w:rPr>
        <w:t xml:space="preserve"> Tx (Rx) beam</w:t>
      </w:r>
    </w:p>
    <w:p w14:paraId="6C530202" w14:textId="061159A6" w:rsidR="00B14150" w:rsidRDefault="00B14150" w:rsidP="00B14150">
      <w:pPr>
        <w:spacing w:before="240"/>
        <w:rPr>
          <w:lang w:eastAsia="zh-CN"/>
        </w:rPr>
      </w:pPr>
      <w:r>
        <w:rPr>
          <w:lang w:eastAsia="zh-CN"/>
        </w:rPr>
        <w:t xml:space="preserve">In this case, the </w:t>
      </w:r>
      <w:r w:rsidRPr="00DB247F">
        <w:rPr>
          <w:lang w:eastAsia="zh-CN"/>
        </w:rPr>
        <w:t>UE does not need to know which CSI-RS</w:t>
      </w:r>
      <w:r>
        <w:rPr>
          <w:lang w:eastAsia="zh-CN"/>
        </w:rPr>
        <w:t xml:space="preserve"> beams</w:t>
      </w:r>
      <w:r w:rsidRPr="00DB247F">
        <w:rPr>
          <w:lang w:eastAsia="zh-CN"/>
        </w:rPr>
        <w:t xml:space="preserve"> are transmitted i.e., gNB can sample</w:t>
      </w:r>
      <w:r w:rsidR="004878D2">
        <w:rPr>
          <w:lang w:eastAsia="zh-CN"/>
        </w:rPr>
        <w:t xml:space="preserve"> the</w:t>
      </w:r>
      <w:r w:rsidRPr="00DB247F">
        <w:rPr>
          <w:lang w:eastAsia="zh-CN"/>
        </w:rPr>
        <w:t xml:space="preserve"> spatial domain</w:t>
      </w:r>
      <w:r>
        <w:rPr>
          <w:lang w:eastAsia="zh-CN"/>
        </w:rPr>
        <w:t xml:space="preserve"> based on its own implementation. The scheme relies on</w:t>
      </w:r>
      <w:r w:rsidRPr="00DB247F">
        <w:rPr>
          <w:lang w:eastAsia="zh-CN"/>
        </w:rPr>
        <w:t xml:space="preserve"> </w:t>
      </w:r>
      <w:r>
        <w:rPr>
          <w:lang w:eastAsia="zh-CN"/>
        </w:rPr>
        <w:t xml:space="preserve">the L1 </w:t>
      </w:r>
      <w:r w:rsidRPr="00DB247F">
        <w:rPr>
          <w:lang w:eastAsia="zh-CN"/>
        </w:rPr>
        <w:t>beam report</w:t>
      </w:r>
      <w:r>
        <w:rPr>
          <w:lang w:eastAsia="zh-CN"/>
        </w:rPr>
        <w:t xml:space="preserve"> from the UE</w:t>
      </w:r>
      <w:r w:rsidRPr="00DB247F">
        <w:rPr>
          <w:lang w:eastAsia="zh-CN"/>
        </w:rPr>
        <w:t xml:space="preserve"> for </w:t>
      </w:r>
      <w:r>
        <w:rPr>
          <w:lang w:eastAsia="zh-CN"/>
        </w:rPr>
        <w:t xml:space="preserve">best beam </w:t>
      </w:r>
      <w:r w:rsidRPr="00DB247F">
        <w:rPr>
          <w:lang w:eastAsia="zh-CN"/>
        </w:rPr>
        <w:t>prediction</w:t>
      </w:r>
      <w:r>
        <w:rPr>
          <w:lang w:eastAsia="zh-CN"/>
        </w:rPr>
        <w:t xml:space="preserve"> at the gNB. </w:t>
      </w:r>
      <w:r w:rsidRPr="00DB247F">
        <w:rPr>
          <w:lang w:eastAsia="zh-CN"/>
        </w:rPr>
        <w:t xml:space="preserve">Potential gain </w:t>
      </w:r>
      <w:r>
        <w:rPr>
          <w:lang w:eastAsia="zh-CN"/>
        </w:rPr>
        <w:t xml:space="preserve">is </w:t>
      </w:r>
      <w:r w:rsidRPr="00DB247F">
        <w:rPr>
          <w:lang w:eastAsia="zh-CN"/>
        </w:rPr>
        <w:t>from reduced CSI-RS transmissions for measurement</w:t>
      </w:r>
      <w:r>
        <w:rPr>
          <w:lang w:eastAsia="zh-CN"/>
        </w:rPr>
        <w:t xml:space="preserve">. </w:t>
      </w:r>
      <w:r w:rsidR="00AE3954">
        <w:rPr>
          <w:lang w:eastAsia="zh-CN"/>
        </w:rPr>
        <w:t xml:space="preserve">A similar procedure can also be used for a UE-side model where the UE simply uses the measurements from CSI-RS beams as input to its AI/ML model to predict the best or top-K DL Tx beams and reports this to the network. </w:t>
      </w:r>
      <w:r w:rsidR="00F60F10">
        <w:rPr>
          <w:lang w:eastAsia="zh-CN"/>
        </w:rPr>
        <w:t xml:space="preserve">For the </w:t>
      </w:r>
      <w:r w:rsidR="00D1134B">
        <w:rPr>
          <w:lang w:eastAsia="zh-CN"/>
        </w:rPr>
        <w:t>UE-</w:t>
      </w:r>
      <w:r w:rsidR="00F60F10">
        <w:rPr>
          <w:lang w:eastAsia="zh-CN"/>
        </w:rPr>
        <w:t xml:space="preserve">side model, a potential additional gain may come from smaller beam reports depending on the value of K for top-K beams. The value of K is generally expected to be smaller than M which is the dimensionality of the AI/ML model input. </w:t>
      </w:r>
      <w:r w:rsidR="00AE3954">
        <w:rPr>
          <w:lang w:eastAsia="zh-CN"/>
        </w:rPr>
        <w:t xml:space="preserve"> </w:t>
      </w:r>
    </w:p>
    <w:p w14:paraId="7B84C54D" w14:textId="723AE82D" w:rsidR="00A345EC" w:rsidRDefault="00A345EC" w:rsidP="00B14150">
      <w:pPr>
        <w:spacing w:before="240"/>
        <w:rPr>
          <w:lang w:eastAsia="zh-CN"/>
        </w:rPr>
      </w:pPr>
      <w:r>
        <w:rPr>
          <w:lang w:eastAsia="zh-CN"/>
        </w:rPr>
        <w:t>The spatial domain DL Tx beam prediction problem can be further sub-divided into two sub-problems</w:t>
      </w:r>
      <w:r w:rsidR="0076350E">
        <w:rPr>
          <w:lang w:eastAsia="zh-CN"/>
        </w:rPr>
        <w:t>.</w:t>
      </w:r>
    </w:p>
    <w:p w14:paraId="1B732EED" w14:textId="27C6EED9" w:rsidR="0065797F" w:rsidRPr="001A12A0" w:rsidRDefault="004C4174" w:rsidP="0065797F">
      <w:pPr>
        <w:pStyle w:val="Heading4"/>
        <w:rPr>
          <w:lang w:eastAsia="zh-CN"/>
        </w:rPr>
      </w:pPr>
      <w:r>
        <w:rPr>
          <w:lang w:eastAsia="zh-CN"/>
        </w:rPr>
        <w:t>BM-Case 1a:</w:t>
      </w:r>
      <w:r w:rsidR="009F561C">
        <w:rPr>
          <w:lang w:eastAsia="zh-CN"/>
        </w:rPr>
        <w:t xml:space="preserve"> Set B </w:t>
      </w:r>
      <m:oMath>
        <m:r>
          <w:rPr>
            <w:rFonts w:ascii="Cambria Math" w:hAnsi="Cambria Math"/>
            <w:lang w:eastAsia="zh-CN"/>
          </w:rPr>
          <m:t>⊆</m:t>
        </m:r>
      </m:oMath>
      <w:r w:rsidR="0065797F">
        <w:rPr>
          <w:lang w:eastAsia="zh-CN"/>
        </w:rPr>
        <w:t xml:space="preserve"> Set A</w:t>
      </w:r>
    </w:p>
    <w:p w14:paraId="22EEDFD7" w14:textId="17F7ACE9" w:rsidR="00EB5929" w:rsidRPr="00DB247F" w:rsidRDefault="001A12A0" w:rsidP="00B14150">
      <w:pPr>
        <w:spacing w:before="240"/>
        <w:rPr>
          <w:lang w:eastAsia="zh-CN"/>
        </w:rPr>
      </w:pPr>
      <w:r>
        <w:rPr>
          <w:lang w:eastAsia="zh-CN"/>
        </w:rPr>
        <w:t>In this case, the input to the AI/ML model i.e., Set B is formed of beams which are a part of set A. This is typically for the case when narrow analog beam measurements from CSI-RS transmissions are used to predict the best narrow beams</w:t>
      </w:r>
      <w:r w:rsidR="007917D2">
        <w:rPr>
          <w:lang w:eastAsia="zh-CN"/>
        </w:rPr>
        <w:t xml:space="preserve"> as shown in </w:t>
      </w:r>
      <w:r w:rsidR="007917D2">
        <w:rPr>
          <w:lang w:eastAsia="zh-CN"/>
        </w:rPr>
        <w:fldChar w:fldCharType="begin"/>
      </w:r>
      <w:r w:rsidR="007917D2">
        <w:rPr>
          <w:lang w:eastAsia="zh-CN"/>
        </w:rPr>
        <w:instrText xml:space="preserve"> REF _Ref159164164 \h </w:instrText>
      </w:r>
      <w:r w:rsidR="007917D2">
        <w:rPr>
          <w:lang w:eastAsia="zh-CN"/>
        </w:rPr>
      </w:r>
      <w:r w:rsidR="007917D2">
        <w:rPr>
          <w:lang w:eastAsia="zh-CN"/>
        </w:rPr>
        <w:fldChar w:fldCharType="separate"/>
      </w:r>
      <w:r w:rsidR="007917D2">
        <w:t xml:space="preserve">Figure </w:t>
      </w:r>
      <w:r w:rsidR="007917D2">
        <w:rPr>
          <w:noProof/>
        </w:rPr>
        <w:t>3</w:t>
      </w:r>
      <w:r w:rsidR="007917D2">
        <w:rPr>
          <w:lang w:eastAsia="zh-CN"/>
        </w:rPr>
        <w:fldChar w:fldCharType="end"/>
      </w:r>
      <w:r>
        <w:rPr>
          <w:lang w:eastAsia="zh-CN"/>
        </w:rPr>
        <w:t>.</w:t>
      </w:r>
      <w:r w:rsidR="0017766E">
        <w:rPr>
          <w:lang w:eastAsia="zh-CN"/>
        </w:rPr>
        <w:t xml:space="preserve"> The AI/ML model is trained to map a subset of measurements to all the measurements for beams in set A or to the index of the best beam in set A. In this case, CSI-RS is expected to be used for both measurement and data collection. </w:t>
      </w:r>
    </w:p>
    <w:p w14:paraId="17052FCB" w14:textId="77777777" w:rsidR="00C27852" w:rsidRDefault="00F947E2" w:rsidP="00F63705">
      <w:pPr>
        <w:keepNext/>
        <w:jc w:val="center"/>
      </w:pPr>
      <w:r>
        <w:rPr>
          <w:noProof/>
          <w:lang w:eastAsia="zh-CN"/>
        </w:rPr>
        <w:lastRenderedPageBreak/>
        <w:drawing>
          <wp:inline distT="0" distB="0" distL="0" distR="0" wp14:anchorId="235D68DF" wp14:editId="4A01BA01">
            <wp:extent cx="3081130" cy="2541247"/>
            <wp:effectExtent l="0" t="0" r="5080" b="0"/>
            <wp:docPr id="399146229" name="Picture 399146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9489" cy="2548142"/>
                    </a:xfrm>
                    <a:prstGeom prst="rect">
                      <a:avLst/>
                    </a:prstGeom>
                    <a:noFill/>
                  </pic:spPr>
                </pic:pic>
              </a:graphicData>
            </a:graphic>
          </wp:inline>
        </w:drawing>
      </w:r>
    </w:p>
    <w:p w14:paraId="4780F792" w14:textId="07E01AFA" w:rsidR="00B14150" w:rsidRDefault="00C27852" w:rsidP="00F63705">
      <w:pPr>
        <w:pStyle w:val="Caption"/>
        <w:jc w:val="center"/>
        <w:rPr>
          <w:lang w:eastAsia="zh-CN"/>
        </w:rPr>
      </w:pPr>
      <w:bookmarkStart w:id="2" w:name="_Ref159164164"/>
      <w:r>
        <w:t xml:space="preserve">Figure </w:t>
      </w:r>
      <w:r>
        <w:fldChar w:fldCharType="begin"/>
      </w:r>
      <w:r>
        <w:instrText xml:space="preserve"> SEQ Figure \* ARABIC </w:instrText>
      </w:r>
      <w:r>
        <w:fldChar w:fldCharType="separate"/>
      </w:r>
      <w:r w:rsidR="00932345">
        <w:rPr>
          <w:noProof/>
        </w:rPr>
        <w:t>3</w:t>
      </w:r>
      <w:r>
        <w:fldChar w:fldCharType="end"/>
      </w:r>
      <w:bookmarkEnd w:id="2"/>
      <w:r>
        <w:t>: Case 1a: Narrow Beam Prediction from Narrow Beam Measurements</w:t>
      </w:r>
    </w:p>
    <w:p w14:paraId="069CCDFF" w14:textId="6E4E8AB8" w:rsidR="00F947E2" w:rsidRDefault="0017766E" w:rsidP="00B14150">
      <w:pPr>
        <w:rPr>
          <w:lang w:eastAsia="zh-CN"/>
        </w:rPr>
      </w:pPr>
      <w:r>
        <w:rPr>
          <w:lang w:eastAsia="zh-CN"/>
        </w:rPr>
        <w:t xml:space="preserve">For this use case, specification impact can be expected from CSI-RS transmissions for set B measurements and consequent overhead reduction </w:t>
      </w:r>
      <w:r w:rsidR="009D2AD9">
        <w:rPr>
          <w:lang w:eastAsia="zh-CN"/>
        </w:rPr>
        <w:t xml:space="preserve">from </w:t>
      </w:r>
      <w:r>
        <w:rPr>
          <w:lang w:eastAsia="zh-CN"/>
        </w:rPr>
        <w:t xml:space="preserve">smaller number of required measurements. </w:t>
      </w:r>
    </w:p>
    <w:p w14:paraId="0D955E7A" w14:textId="4EB14016" w:rsidR="000F7356" w:rsidRPr="0065797F" w:rsidRDefault="000F7356" w:rsidP="000F7356">
      <w:pPr>
        <w:pStyle w:val="Heading4"/>
        <w:rPr>
          <w:lang w:eastAsia="zh-CN"/>
        </w:rPr>
      </w:pPr>
      <w:r>
        <w:rPr>
          <w:lang w:eastAsia="zh-CN"/>
        </w:rPr>
        <w:t xml:space="preserve">BM-Case 1a: Set B </w:t>
      </w:r>
      <m:oMath>
        <m:r>
          <w:rPr>
            <w:rFonts w:ascii="Cambria Math" w:hAnsi="Cambria Math"/>
            <w:lang w:eastAsia="zh-CN"/>
          </w:rPr>
          <m:t>∉</m:t>
        </m:r>
      </m:oMath>
      <w:r>
        <w:rPr>
          <w:lang w:eastAsia="zh-CN"/>
        </w:rPr>
        <w:t xml:space="preserve"> Set A</w:t>
      </w:r>
    </w:p>
    <w:p w14:paraId="04B17188" w14:textId="33A0E1FF" w:rsidR="00C27852" w:rsidRDefault="0017766E" w:rsidP="00B14150">
      <w:pPr>
        <w:rPr>
          <w:lang w:eastAsia="zh-CN"/>
        </w:rPr>
      </w:pPr>
      <w:r>
        <w:rPr>
          <w:lang w:eastAsia="zh-CN"/>
        </w:rPr>
        <w:t xml:space="preserve">In this case, the input to the AI/ML model i.e., set B is based on a different analog beamforming assumption than the set A of beams from which the AI/ML model is expected to predict the best beam. Typically, the measurement for set B is assumed to be on wide SSB beams and the AI/ML takes these as an input to predict the best narrow CSI-RS beam which can be used for data transmission. This method can potentially reduce latency of initial access procedures by enabling the UE to measure on fewer SSBs and directly providing the best CSI-RS beam for further communication. An example is shown in </w:t>
      </w:r>
      <w:r>
        <w:rPr>
          <w:lang w:eastAsia="zh-CN"/>
        </w:rPr>
        <w:fldChar w:fldCharType="begin"/>
      </w:r>
      <w:r>
        <w:rPr>
          <w:lang w:eastAsia="zh-CN"/>
        </w:rPr>
        <w:instrText xml:space="preserve"> REF _Ref159164513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p>
    <w:p w14:paraId="68E17279" w14:textId="77777777" w:rsidR="00C27852" w:rsidRDefault="00C27852" w:rsidP="00F63705">
      <w:pPr>
        <w:keepNext/>
        <w:jc w:val="center"/>
      </w:pPr>
      <w:r>
        <w:rPr>
          <w:noProof/>
          <w:lang w:eastAsia="zh-CN"/>
        </w:rPr>
        <w:drawing>
          <wp:inline distT="0" distB="0" distL="0" distR="0" wp14:anchorId="0E20F0E8" wp14:editId="412BE2BD">
            <wp:extent cx="3081020" cy="2626939"/>
            <wp:effectExtent l="0" t="0" r="5080" b="2540"/>
            <wp:docPr id="859302961" name="Picture 85930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6938" cy="2640511"/>
                    </a:xfrm>
                    <a:prstGeom prst="rect">
                      <a:avLst/>
                    </a:prstGeom>
                    <a:noFill/>
                  </pic:spPr>
                </pic:pic>
              </a:graphicData>
            </a:graphic>
          </wp:inline>
        </w:drawing>
      </w:r>
    </w:p>
    <w:p w14:paraId="5B06EE02" w14:textId="7A95FBC6" w:rsidR="00C27852" w:rsidRDefault="00C27852" w:rsidP="00F63705">
      <w:pPr>
        <w:pStyle w:val="Caption"/>
        <w:jc w:val="center"/>
        <w:rPr>
          <w:lang w:eastAsia="zh-CN"/>
        </w:rPr>
      </w:pPr>
      <w:bookmarkStart w:id="3" w:name="_Ref159164513"/>
      <w:r>
        <w:t xml:space="preserve">Figure </w:t>
      </w:r>
      <w:r>
        <w:fldChar w:fldCharType="begin"/>
      </w:r>
      <w:r>
        <w:instrText xml:space="preserve"> SEQ Figure \* ARABIC </w:instrText>
      </w:r>
      <w:r>
        <w:fldChar w:fldCharType="separate"/>
      </w:r>
      <w:r w:rsidR="00932345">
        <w:rPr>
          <w:noProof/>
        </w:rPr>
        <w:t>4</w:t>
      </w:r>
      <w:r>
        <w:fldChar w:fldCharType="end"/>
      </w:r>
      <w:bookmarkEnd w:id="3"/>
      <w:r>
        <w:t xml:space="preserve">: </w:t>
      </w:r>
      <w:r w:rsidR="00067A25">
        <w:t xml:space="preserve">Case 1b: </w:t>
      </w:r>
      <w:r>
        <w:t>Narrow Beam Prediction from Wide Beam Measurements</w:t>
      </w:r>
    </w:p>
    <w:p w14:paraId="2BD5B8A9" w14:textId="1A675179" w:rsidR="00EB5929" w:rsidRDefault="0017766E" w:rsidP="00B14150">
      <w:pPr>
        <w:rPr>
          <w:lang w:eastAsia="zh-CN"/>
        </w:rPr>
      </w:pPr>
      <w:r>
        <w:rPr>
          <w:lang w:eastAsia="zh-CN"/>
        </w:rPr>
        <w:t>For this case, specification impact can be expected from SSB transmissions related to set B e.g. configuration of set B and simplification of the initial access procedure and consequent latency reduction</w:t>
      </w:r>
      <w:r w:rsidR="00234981">
        <w:rPr>
          <w:lang w:eastAsia="zh-CN"/>
        </w:rPr>
        <w:t xml:space="preserve"> due to smaller number of overall measurements needed to predict the best narrow CSI-RS beam. </w:t>
      </w:r>
    </w:p>
    <w:p w14:paraId="1B4B02DF" w14:textId="77777777" w:rsidR="00EB5929" w:rsidRDefault="00EB5929" w:rsidP="00B14150">
      <w:pPr>
        <w:rPr>
          <w:lang w:eastAsia="zh-CN"/>
        </w:rPr>
      </w:pPr>
    </w:p>
    <w:p w14:paraId="39A664CC" w14:textId="233FCBA3" w:rsidR="00B14150" w:rsidRDefault="0015364F" w:rsidP="00BC177F">
      <w:pPr>
        <w:pStyle w:val="Heading3"/>
        <w:rPr>
          <w:lang w:eastAsia="zh-CN"/>
        </w:rPr>
      </w:pPr>
      <w:r>
        <w:rPr>
          <w:lang w:eastAsia="zh-CN"/>
        </w:rPr>
        <w:lastRenderedPageBreak/>
        <w:t xml:space="preserve">BM-Case 2: </w:t>
      </w:r>
      <w:r w:rsidR="00B14150">
        <w:rPr>
          <w:lang w:eastAsia="zh-CN"/>
        </w:rPr>
        <w:t>Temporal Domain Beam Prediction</w:t>
      </w:r>
    </w:p>
    <w:p w14:paraId="3F75A7E6" w14:textId="5CAF653B" w:rsidR="00B14150" w:rsidRPr="00EC27CF" w:rsidRDefault="00B14150" w:rsidP="00B14150">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phase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t xml:space="preserve">Figure </w:t>
      </w:r>
      <w:r>
        <w:rPr>
          <w:noProof/>
        </w:rPr>
        <w:t>6</w:t>
      </w:r>
      <w:r>
        <w:rPr>
          <w:szCs w:val="24"/>
        </w:rPr>
        <w:fldChar w:fldCharType="end"/>
      </w:r>
      <w:r>
        <w:rPr>
          <w:szCs w:val="24"/>
        </w:rPr>
        <w:t xml:space="preserve">. The beam prediction can be implemented at the BS side, or the </w:t>
      </w:r>
      <w:r w:rsidR="00D1134B">
        <w:rPr>
          <w:szCs w:val="24"/>
        </w:rPr>
        <w:t>UE-side</w:t>
      </w:r>
      <w:r>
        <w:rPr>
          <w:szCs w:val="24"/>
        </w:rPr>
        <w:t xml:space="preserv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1FB6E877" w14:textId="77777777" w:rsidR="00B14150" w:rsidRDefault="00B14150" w:rsidP="00B14150">
      <w:pPr>
        <w:keepNext/>
        <w:jc w:val="center"/>
      </w:pPr>
      <w:r>
        <w:rPr>
          <w:noProof/>
          <w:szCs w:val="24"/>
        </w:rPr>
        <w:drawing>
          <wp:inline distT="0" distB="0" distL="0" distR="0" wp14:anchorId="63E233A0" wp14:editId="11040568">
            <wp:extent cx="2824163" cy="3074831"/>
            <wp:effectExtent l="0" t="0" r="0" b="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4700E2C4" w14:textId="1424702E" w:rsidR="00B14150" w:rsidRDefault="00B14150" w:rsidP="00B14150">
      <w:pPr>
        <w:pStyle w:val="Caption"/>
        <w:jc w:val="center"/>
        <w:rPr>
          <w:szCs w:val="24"/>
        </w:rPr>
      </w:pPr>
      <w:bookmarkStart w:id="4" w:name="_Ref127390062"/>
      <w:r>
        <w:t xml:space="preserve">Figure </w:t>
      </w:r>
      <w:r>
        <w:fldChar w:fldCharType="begin"/>
      </w:r>
      <w:r>
        <w:instrText xml:space="preserve"> SEQ Figure \* ARABIC </w:instrText>
      </w:r>
      <w:r>
        <w:fldChar w:fldCharType="separate"/>
      </w:r>
      <w:r w:rsidR="00932345">
        <w:rPr>
          <w:noProof/>
        </w:rPr>
        <w:t>5</w:t>
      </w:r>
      <w:r>
        <w:rPr>
          <w:noProof/>
        </w:rPr>
        <w:fldChar w:fldCharType="end"/>
      </w:r>
      <w:bookmarkEnd w:id="4"/>
      <w:r>
        <w:t>. Temporal Domain Beam Prediction with L1-RSRP</w:t>
      </w:r>
    </w:p>
    <w:p w14:paraId="08084243" w14:textId="2ACEF9D2" w:rsidR="00B14150" w:rsidRDefault="00B14150" w:rsidP="00B14150">
      <w:pPr>
        <w:rPr>
          <w:lang w:eastAsia="zh-CN"/>
        </w:rPr>
      </w:pPr>
      <w:r>
        <w:rPr>
          <w:lang w:eastAsia="zh-CN"/>
        </w:rPr>
        <w:t xml:space="preserve">An AI/ML based implementation of the temporal domain beam prediction function would allow for measurements over the observation window to be fed into a model which will then predict the measurements for the prediction window and these predictions can be used </w:t>
      </w:r>
      <w:r w:rsidR="007E0EF2">
        <w:rPr>
          <w:lang w:eastAsia="zh-CN"/>
        </w:rPr>
        <w:t>to</w:t>
      </w:r>
      <w:r>
        <w:rPr>
          <w:lang w:eastAsia="zh-CN"/>
        </w:rPr>
        <w:t xml:space="preserve"> infer the best beam or set of beams to be used as shown in the figure below.</w:t>
      </w:r>
    </w:p>
    <w:p w14:paraId="3FE2BBA3" w14:textId="77777777" w:rsidR="00B14150" w:rsidRDefault="00B14150" w:rsidP="00B14150">
      <w:pPr>
        <w:keepNext/>
        <w:jc w:val="center"/>
      </w:pPr>
      <w:r>
        <w:rPr>
          <w:noProof/>
        </w:rPr>
        <w:drawing>
          <wp:inline distT="0" distB="0" distL="0" distR="0" wp14:anchorId="6D7AE9F8" wp14:editId="1F6ECDF3">
            <wp:extent cx="4523350" cy="2233613"/>
            <wp:effectExtent l="0" t="0" r="0" b="0"/>
            <wp:docPr id="147" name="Picture 14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descr="A diagram of a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8453800" w14:textId="60D32A45" w:rsidR="00B14150" w:rsidRDefault="00B14150" w:rsidP="00B14150">
      <w:pPr>
        <w:pStyle w:val="Caption"/>
        <w:jc w:val="center"/>
        <w:rPr>
          <w:szCs w:val="24"/>
        </w:rPr>
      </w:pPr>
      <w:bookmarkStart w:id="5" w:name="_Ref127391568"/>
      <w:r>
        <w:t xml:space="preserve">Figure </w:t>
      </w:r>
      <w:r>
        <w:fldChar w:fldCharType="begin"/>
      </w:r>
      <w:r>
        <w:instrText xml:space="preserve"> SEQ Figure \* ARABIC </w:instrText>
      </w:r>
      <w:r>
        <w:fldChar w:fldCharType="separate"/>
      </w:r>
      <w:r w:rsidR="00932345">
        <w:rPr>
          <w:noProof/>
        </w:rPr>
        <w:t>6</w:t>
      </w:r>
      <w:r>
        <w:rPr>
          <w:noProof/>
        </w:rPr>
        <w:fldChar w:fldCharType="end"/>
      </w:r>
      <w:bookmarkEnd w:id="5"/>
      <w:r>
        <w:t xml:space="preserve">. AIML-based Temporal Domain Beam Prediction </w:t>
      </w:r>
    </w:p>
    <w:p w14:paraId="12824566" w14:textId="3A48AAD6" w:rsidR="00B14150" w:rsidRPr="00A36653" w:rsidRDefault="00B14150" w:rsidP="00B14150">
      <w:pPr>
        <w:rPr>
          <w:lang w:eastAsia="zh-CN"/>
        </w:rPr>
      </w:pPr>
      <w:r>
        <w:rPr>
          <w:lang w:eastAsia="zh-CN"/>
        </w:rPr>
        <w:t xml:space="preserve">For the temporal domain beam prediction problem, in addition to the L1 measurement and reporting updates discussed in the previous section, </w:t>
      </w:r>
      <w:r w:rsidR="00B433E2">
        <w:rPr>
          <w:lang w:eastAsia="zh-CN"/>
        </w:rPr>
        <w:t>it would be necessary</w:t>
      </w:r>
      <w:r>
        <w:rPr>
          <w:lang w:eastAsia="zh-CN"/>
        </w:rPr>
        <w:t xml:space="preserve"> to enable configuration of the observation and prediction window</w:t>
      </w:r>
      <w:r w:rsidR="0031174E">
        <w:rPr>
          <w:lang w:eastAsia="zh-CN"/>
        </w:rPr>
        <w:t>s</w:t>
      </w:r>
      <w:r>
        <w:rPr>
          <w:lang w:eastAsia="zh-CN"/>
        </w:rPr>
        <w:t xml:space="preserve">. Depending on where the model resides, one or both may need to be configured to the UE. Furthermore, depending on model implementation and if the model is transferred </w:t>
      </w:r>
      <w:r w:rsidR="001A0098">
        <w:rPr>
          <w:lang w:eastAsia="zh-CN"/>
        </w:rPr>
        <w:t xml:space="preserve">from </w:t>
      </w:r>
      <w:r>
        <w:rPr>
          <w:lang w:eastAsia="zh-CN"/>
        </w:rPr>
        <w:t xml:space="preserve">one node to another, it may also be required to configure model selection at the inference </w:t>
      </w:r>
      <w:r>
        <w:rPr>
          <w:lang w:eastAsia="zh-CN"/>
        </w:rPr>
        <w:lastRenderedPageBreak/>
        <w:t xml:space="preserve">node based on different prediction and/or observation window lengths. Finally, if the model resides at the </w:t>
      </w:r>
      <w:r w:rsidR="00D1134B">
        <w:rPr>
          <w:lang w:eastAsia="zh-CN"/>
        </w:rPr>
        <w:t>UE-side</w:t>
      </w:r>
      <w:r>
        <w:rPr>
          <w:lang w:eastAsia="zh-CN"/>
        </w:rPr>
        <w:t xml:space="preserve">, in order to perform measurements during the observation phase, the UE may need to trigger aperiodic reference signal transmissions from the gNB.  </w:t>
      </w:r>
    </w:p>
    <w:p w14:paraId="623CC69C" w14:textId="1C2ACCBC" w:rsidR="00BC177F" w:rsidRDefault="00DE276A" w:rsidP="000D5999">
      <w:pPr>
        <w:pStyle w:val="Heading1"/>
        <w:rPr>
          <w:lang w:val="en-US"/>
        </w:rPr>
      </w:pPr>
      <w:r>
        <w:rPr>
          <w:lang w:val="en-US"/>
        </w:rPr>
        <w:t>Support of</w:t>
      </w:r>
      <w:r w:rsidR="00034913">
        <w:rPr>
          <w:lang w:val="en-US"/>
        </w:rPr>
        <w:t xml:space="preserve"> Beam Management Use</w:t>
      </w:r>
      <w:r w:rsidR="005C228D">
        <w:rPr>
          <w:lang w:val="en-US"/>
        </w:rPr>
        <w:t>-</w:t>
      </w:r>
      <w:r w:rsidR="00034913">
        <w:rPr>
          <w:lang w:val="en-US"/>
        </w:rPr>
        <w:t>cases</w:t>
      </w:r>
    </w:p>
    <w:p w14:paraId="3E680003" w14:textId="61008134"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B1032C">
            <w:pPr>
              <w:numPr>
                <w:ilvl w:val="0"/>
                <w:numId w:val="12"/>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B1032C">
            <w:pPr>
              <w:numPr>
                <w:ilvl w:val="2"/>
                <w:numId w:val="12"/>
              </w:numPr>
              <w:spacing w:before="0" w:after="0" w:line="240" w:lineRule="auto"/>
              <w:rPr>
                <w:lang w:val="en-US" w:eastAsia="zh-CN"/>
              </w:rPr>
            </w:pPr>
            <w:r w:rsidRPr="006C2AF6">
              <w:rPr>
                <w:lang w:val="en-US" w:eastAsia="zh-CN"/>
              </w:rPr>
              <w:t>L1-RSRP of Set A from which Top K beams can be identified</w:t>
            </w:r>
          </w:p>
        </w:tc>
      </w:tr>
    </w:tbl>
    <w:p w14:paraId="3C5CD252" w14:textId="77777777"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rsidTr="001F6F8E">
        <w:tc>
          <w:tcPr>
            <w:tcW w:w="10160" w:type="dxa"/>
          </w:tcPr>
          <w:p w14:paraId="4FFD5E45" w14:textId="77777777" w:rsidR="000B3628" w:rsidRPr="006C2AF6" w:rsidRDefault="000B3628" w:rsidP="00B1032C">
            <w:pPr>
              <w:numPr>
                <w:ilvl w:val="0"/>
                <w:numId w:val="12"/>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B1032C">
            <w:pPr>
              <w:numPr>
                <w:ilvl w:val="2"/>
                <w:numId w:val="12"/>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1A791533" w:rsidR="001F7E93" w:rsidRDefault="00472FC6" w:rsidP="00472FC6">
      <w:pPr>
        <w:spacing w:before="240"/>
      </w:pPr>
      <w:r>
        <w:t xml:space="preserve">For BM-Case 1/2, </w:t>
      </w:r>
      <w:r w:rsidR="00260D55">
        <w:t>an important</w:t>
      </w:r>
      <w:r>
        <w:t xml:space="preserve"> point of discussion and potential specification impact </w:t>
      </w:r>
      <w:r w:rsidR="005E62EB">
        <w:t xml:space="preserve">relates </w:t>
      </w:r>
      <w:r>
        <w:t>to the configuration of set</w:t>
      </w:r>
      <w:r w:rsidR="00A06779">
        <w:t>s</w:t>
      </w:r>
      <w:r>
        <w:t xml:space="preserve"> A/B. </w:t>
      </w:r>
      <w:r w:rsidR="00765D54">
        <w:t>While the configuration of set</w:t>
      </w:r>
      <w:r w:rsidR="00402C67">
        <w:t>s</w:t>
      </w:r>
      <w:r w:rsidR="00765D54">
        <w:t xml:space="preserve"> A/B may be seen as an essential feature for AI/ML based beam management protocols, the need for such configuration may also depend on </w:t>
      </w:r>
      <w:r w:rsidR="002B06A4">
        <w:t xml:space="preserve">where the model is located.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Default="00FD2C10" w:rsidP="00FD2C10">
      <w:pPr>
        <w:pStyle w:val="Heading4"/>
      </w:pPr>
      <w:r>
        <w:t>Configuration of Set A/B</w:t>
      </w:r>
    </w:p>
    <w:p w14:paraId="35F7EE3E" w14:textId="7204EAAE" w:rsidR="00217401"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in each L1 reporting instance based on UE capability similar to current specifications but may not need to necessarily configure set</w:t>
      </w:r>
      <w:r w:rsidR="000C3A12">
        <w:t>s</w:t>
      </w:r>
      <w:r w:rsidR="00397733">
        <w:t xml:space="preserve"> A/B. </w:t>
      </w:r>
      <w:r w:rsidR="00217401">
        <w:t>The following agreement was made NW-sided models:</w:t>
      </w:r>
    </w:p>
    <w:tbl>
      <w:tblPr>
        <w:tblStyle w:val="TableGrid"/>
        <w:tblW w:w="0" w:type="auto"/>
        <w:tblLook w:val="04A0" w:firstRow="1" w:lastRow="0" w:firstColumn="1" w:lastColumn="0" w:noHBand="0" w:noVBand="1"/>
      </w:tblPr>
      <w:tblGrid>
        <w:gridCol w:w="10160"/>
      </w:tblGrid>
      <w:tr w:rsidR="00217401" w:rsidRPr="00217401" w14:paraId="34EE57A9" w14:textId="77777777" w:rsidTr="00217401">
        <w:tc>
          <w:tcPr>
            <w:tcW w:w="10160" w:type="dxa"/>
          </w:tcPr>
          <w:p w14:paraId="7DDCE032" w14:textId="77777777" w:rsidR="00217401" w:rsidRPr="00217401" w:rsidRDefault="00217401" w:rsidP="00217401">
            <w:pPr>
              <w:spacing w:before="0" w:after="0" w:line="240" w:lineRule="auto"/>
              <w:rPr>
                <w:rFonts w:eastAsia="DengXian"/>
                <w:b/>
                <w:bCs/>
                <w:highlight w:val="green"/>
                <w:lang w:eastAsia="zh-CN"/>
              </w:rPr>
            </w:pPr>
            <w:r w:rsidRPr="00217401">
              <w:rPr>
                <w:rFonts w:eastAsia="DengXian"/>
                <w:b/>
                <w:bCs/>
                <w:highlight w:val="green"/>
                <w:lang w:eastAsia="zh-CN"/>
              </w:rPr>
              <w:t>Agreement</w:t>
            </w:r>
          </w:p>
          <w:p w14:paraId="1D91CEC9" w14:textId="77777777" w:rsidR="00217401" w:rsidRPr="00217401" w:rsidRDefault="00217401" w:rsidP="00217401">
            <w:pPr>
              <w:spacing w:after="0"/>
              <w:rPr>
                <w:lang w:eastAsia="zh-CN"/>
              </w:rPr>
            </w:pPr>
            <w:r w:rsidRPr="00217401">
              <w:rPr>
                <w:lang w:eastAsia="zh-CN"/>
              </w:rPr>
              <w:t xml:space="preserve">For network-sided AI/ML model for BM-Case1 and BM-Case2, </w:t>
            </w:r>
          </w:p>
          <w:p w14:paraId="7DB6A8CB" w14:textId="77777777" w:rsidR="00217401" w:rsidRPr="00217401" w:rsidRDefault="00217401" w:rsidP="00B520C0">
            <w:pPr>
              <w:pStyle w:val="ListParagraph"/>
              <w:numPr>
                <w:ilvl w:val="0"/>
                <w:numId w:val="30"/>
              </w:numPr>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A </w:t>
            </w:r>
            <w:r w:rsidRPr="00217401">
              <w:rPr>
                <w:i w:val="0"/>
                <w:iCs w:val="0"/>
                <w:lang w:eastAsia="ja-JP"/>
              </w:rPr>
              <w:t>as the starting point</w:t>
            </w:r>
          </w:p>
          <w:p w14:paraId="6376614A" w14:textId="77777777" w:rsidR="00217401" w:rsidRPr="00217401" w:rsidRDefault="00217401" w:rsidP="00B520C0">
            <w:pPr>
              <w:pStyle w:val="ListParagraph"/>
              <w:numPr>
                <w:ilvl w:val="0"/>
                <w:numId w:val="30"/>
              </w:numPr>
              <w:spacing w:before="0" w:line="240" w:lineRule="auto"/>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B </w:t>
            </w:r>
            <w:r w:rsidRPr="00217401">
              <w:rPr>
                <w:i w:val="0"/>
                <w:iCs w:val="0"/>
                <w:lang w:eastAsia="ja-JP"/>
              </w:rPr>
              <w:t>as the starting point</w:t>
            </w:r>
          </w:p>
          <w:p w14:paraId="1B58B397" w14:textId="4F7F434D" w:rsidR="00217401" w:rsidRPr="00217401" w:rsidRDefault="00217401" w:rsidP="00217401">
            <w:pPr>
              <w:spacing w:before="0" w:after="0" w:line="240" w:lineRule="auto"/>
            </w:pPr>
            <w:r w:rsidRPr="00217401">
              <w:rPr>
                <w:lang w:eastAsia="zh-CN"/>
              </w:rPr>
              <w:lastRenderedPageBreak/>
              <w:t>Note: Purpose, such as above “For NW-sided model, for BM-Case1 and BM-Case2” and “Set A” and “Set B”, will not be specified in RAN 1 specifications</w:t>
            </w:r>
          </w:p>
        </w:tc>
      </w:tr>
    </w:tbl>
    <w:p w14:paraId="01F212EE" w14:textId="588FC1A6" w:rsidR="00217401" w:rsidRPr="00217401" w:rsidRDefault="00217401" w:rsidP="00472FC6">
      <w:pPr>
        <w:spacing w:before="240"/>
        <w:rPr>
          <w:i/>
          <w:iCs/>
        </w:rPr>
      </w:pPr>
      <w:r>
        <w:lastRenderedPageBreak/>
        <w:t xml:space="preserve">Based on this agreement, implicit configuration of set A/B can be assumed for NW-sided models, where the gNB simply uses legacy </w:t>
      </w:r>
      <w:r w:rsidRPr="00217401">
        <w:rPr>
          <w:i/>
          <w:iCs/>
        </w:rPr>
        <w:t>CSI-</w:t>
      </w:r>
      <w:proofErr w:type="spellStart"/>
      <w:r w:rsidRPr="00217401">
        <w:rPr>
          <w:i/>
          <w:iCs/>
        </w:rPr>
        <w:t>ResourceConfig</w:t>
      </w:r>
      <w:proofErr w:type="spellEnd"/>
      <w:r>
        <w:rPr>
          <w:i/>
          <w:iCs/>
        </w:rPr>
        <w:t xml:space="preserve"> </w:t>
      </w:r>
      <w:r>
        <w:t xml:space="preserve">and </w:t>
      </w:r>
      <w:r>
        <w:rPr>
          <w:i/>
          <w:iCs/>
        </w:rPr>
        <w:t>CSI-</w:t>
      </w:r>
      <w:proofErr w:type="spellStart"/>
      <w:r>
        <w:rPr>
          <w:i/>
          <w:iCs/>
        </w:rPr>
        <w:t>ReportConfig</w:t>
      </w:r>
      <w:proofErr w:type="spellEnd"/>
      <w:r w:rsidR="005F4105">
        <w:rPr>
          <w:i/>
          <w:iCs/>
        </w:rPr>
        <w:t xml:space="preserve"> </w:t>
      </w:r>
      <w:r w:rsidR="005F4105">
        <w:t xml:space="preserve">frameworks to configure NZP-CSI-RS resources for measurement and reporting of set B and/or set A (if required). The UE does not need to be aware of the purpose of measurement as long as the reporting framework and the size of the report is appropriately configured. </w:t>
      </w:r>
      <w:r>
        <w:rPr>
          <w:i/>
          <w:iCs/>
        </w:rPr>
        <w:t xml:space="preserve"> </w:t>
      </w:r>
    </w:p>
    <w:p w14:paraId="3ABE9BDC" w14:textId="4640CDEB" w:rsidR="00EF79F1" w:rsidRPr="007431D0" w:rsidRDefault="00FF55E4" w:rsidP="00D47C2C">
      <w:pPr>
        <w:pStyle w:val="ListParagraph"/>
        <w:numPr>
          <w:ilvl w:val="0"/>
          <w:numId w:val="19"/>
        </w:numPr>
        <w:spacing w:before="240"/>
        <w:rPr>
          <w:b/>
          <w:bCs/>
        </w:rPr>
      </w:pPr>
      <w:r w:rsidRPr="00F93E70">
        <w:rPr>
          <w:b/>
          <w:bCs/>
        </w:rPr>
        <w:t xml:space="preserve">For a </w:t>
      </w:r>
      <w:r w:rsidR="00D1134B">
        <w:rPr>
          <w:b/>
          <w:bCs/>
        </w:rPr>
        <w:t>network-side</w:t>
      </w:r>
      <w:r w:rsidRPr="00F93E70">
        <w:rPr>
          <w:b/>
          <w:bCs/>
        </w:rPr>
        <w:t xml:space="preserve"> AI/ML model, for BM-Case 1/2, </w:t>
      </w:r>
      <w:r w:rsidR="00971536" w:rsidRPr="00F93E70">
        <w:rPr>
          <w:b/>
          <w:bCs/>
        </w:rPr>
        <w:t>implicit configuration of set B for AI/ML model i</w:t>
      </w:r>
      <w:r w:rsidR="005F4105">
        <w:rPr>
          <w:b/>
          <w:bCs/>
        </w:rPr>
        <w:t>nput can be used based on existing CSI-</w:t>
      </w:r>
      <w:proofErr w:type="spellStart"/>
      <w:r w:rsidR="005F4105">
        <w:rPr>
          <w:b/>
          <w:bCs/>
        </w:rPr>
        <w:t>ResourceConfig</w:t>
      </w:r>
      <w:proofErr w:type="spellEnd"/>
      <w:r w:rsidR="005F4105">
        <w:rPr>
          <w:b/>
          <w:bCs/>
        </w:rPr>
        <w:t xml:space="preserve"> and CSI-</w:t>
      </w:r>
      <w:proofErr w:type="spellStart"/>
      <w:r w:rsidR="005F4105">
        <w:rPr>
          <w:b/>
          <w:bCs/>
        </w:rPr>
        <w:t>ReportConfig</w:t>
      </w:r>
      <w:proofErr w:type="spellEnd"/>
      <w:r w:rsidR="005F4105">
        <w:rPr>
          <w:b/>
          <w:bCs/>
        </w:rPr>
        <w:t xml:space="preserve"> frameworks. Configuration of set A is not required.</w:t>
      </w:r>
    </w:p>
    <w:p w14:paraId="3370AACB" w14:textId="39162E60" w:rsidR="001F7E93" w:rsidRDefault="001F7E93" w:rsidP="008531F0">
      <w:pPr>
        <w:pStyle w:val="Heading3"/>
      </w:pPr>
      <w:r>
        <w:t>UE</w:t>
      </w:r>
      <w:r w:rsidRPr="001F7E93">
        <w:t>-side</w:t>
      </w:r>
      <w:r w:rsidR="00CA2E9F">
        <w:t>d</w:t>
      </w:r>
      <w:r w:rsidRPr="001F7E93">
        <w:t xml:space="preserve"> AI/ML Model</w:t>
      </w:r>
    </w:p>
    <w:p w14:paraId="5B01A8CE" w14:textId="00BC0829" w:rsidR="006F033E" w:rsidRPr="006F033E" w:rsidRDefault="006F033E" w:rsidP="00C663C4">
      <w:pPr>
        <w:pStyle w:val="Heading4"/>
      </w:pPr>
      <w:r>
        <w:t>Configuration of Set A/B</w:t>
      </w:r>
    </w:p>
    <w:p w14:paraId="197D5E84" w14:textId="4DA7AFF6"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The UE may be configured by the network with a single set A/B pair per model or multiple set B for a given set A</w:t>
      </w:r>
      <w:r w:rsidR="00BA192B">
        <w:t>, with association of set B resource to the configured set A</w:t>
      </w:r>
      <w:r w:rsidR="002637D3">
        <w:t xml:space="preserve">. </w:t>
      </w:r>
      <w:r w:rsidR="00911B6E">
        <w:t xml:space="preserve">The configurations may also depend on UE capability </w:t>
      </w:r>
      <w:r w:rsidR="009502C1">
        <w:t xml:space="preserve">and UE-side conditions </w:t>
      </w:r>
      <w:r w:rsidR="00911B6E">
        <w:t>regarding the model and input types that the UE can support.</w:t>
      </w:r>
      <w:r w:rsidR="007200ED">
        <w:t xml:space="preserve">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as long as the UE can provide the model inputs based on existing L1 quantities</w:t>
      </w:r>
      <w:r w:rsidR="007457FA">
        <w:t>, however, for purposes of LCM, as discussed later, the gNB may want to be aware of model input/output types</w:t>
      </w:r>
      <w:r w:rsidR="00BA192B">
        <w:t xml:space="preserve"> especially based on recent RAN2 agreements for performance monitoring which mandates the UE to report </w:t>
      </w:r>
      <w:r w:rsidR="007200ED">
        <w:t>decisions to the gNB</w:t>
      </w:r>
      <w:r w:rsidR="007457FA">
        <w:t xml:space="preserve">. </w:t>
      </w:r>
    </w:p>
    <w:p w14:paraId="4A6A6796" w14:textId="61B209F4" w:rsidR="007200ED" w:rsidRDefault="007200ED" w:rsidP="00C611F5">
      <w:pPr>
        <w:spacing w:before="240"/>
      </w:pPr>
      <w:r>
        <w:t xml:space="preserve">The following agreement was made in the last meeting with respect to UE-side model </w:t>
      </w:r>
      <w:r w:rsidR="009F4C76">
        <w:t xml:space="preserve">for inference reporting, but it alludes to how set A/B may be configured. While we do not think this is the </w:t>
      </w:r>
      <w:r w:rsidR="00174A58">
        <w:t>optimal approach</w:t>
      </w:r>
      <w:r w:rsidR="009F4C76">
        <w:t xml:space="preserve"> to progress</w:t>
      </w:r>
      <w:r w:rsidR="004230A0">
        <w:t xml:space="preserve"> since</w:t>
      </w:r>
      <w:r w:rsidR="009F4C76">
        <w:t xml:space="preserve"> configuration of set A/B may have impact on other aspects of system design, namely data collection framework, as well as model performance monitoring, we still need to address configuration of set A/B under the options included in the following agreement.</w:t>
      </w:r>
    </w:p>
    <w:tbl>
      <w:tblPr>
        <w:tblStyle w:val="TableGrid"/>
        <w:tblW w:w="0" w:type="auto"/>
        <w:tblLook w:val="04A0" w:firstRow="1" w:lastRow="0" w:firstColumn="1" w:lastColumn="0" w:noHBand="0" w:noVBand="1"/>
      </w:tblPr>
      <w:tblGrid>
        <w:gridCol w:w="10160"/>
      </w:tblGrid>
      <w:tr w:rsidR="009F4C76" w:rsidRPr="009F4C76" w14:paraId="75B450F3" w14:textId="77777777" w:rsidTr="009F4C76">
        <w:tc>
          <w:tcPr>
            <w:tcW w:w="10160" w:type="dxa"/>
          </w:tcPr>
          <w:p w14:paraId="0100F886" w14:textId="77777777" w:rsidR="009F4C76" w:rsidRPr="00C0560F" w:rsidRDefault="009F4C76" w:rsidP="004F4639">
            <w:pPr>
              <w:spacing w:before="240" w:after="0" w:line="240" w:lineRule="auto"/>
              <w:rPr>
                <w:rFonts w:eastAsia="DengXian"/>
                <w:b/>
                <w:bCs/>
                <w:highlight w:val="green"/>
                <w:lang w:eastAsia="zh-CN"/>
              </w:rPr>
            </w:pPr>
            <w:r w:rsidRPr="00C0560F">
              <w:rPr>
                <w:rFonts w:eastAsia="DengXian"/>
                <w:b/>
                <w:bCs/>
                <w:highlight w:val="green"/>
                <w:lang w:eastAsia="zh-CN"/>
              </w:rPr>
              <w:t>Agreement</w:t>
            </w:r>
          </w:p>
          <w:p w14:paraId="1D4AD717" w14:textId="77777777" w:rsidR="009F4C76" w:rsidRPr="009F4C76" w:rsidRDefault="009F4C76" w:rsidP="009F4C76">
            <w:pPr>
              <w:spacing w:after="0"/>
            </w:pPr>
            <w:r w:rsidRPr="009F4C76">
              <w:t>For UE-sided model at least for BM</w:t>
            </w:r>
            <w:r w:rsidRPr="009F4C76">
              <w:rPr>
                <w:rFonts w:eastAsia="DengXian"/>
                <w:lang w:eastAsia="zh-CN"/>
              </w:rPr>
              <w:t xml:space="preserve"> </w:t>
            </w:r>
            <w:r w:rsidRPr="009F4C76">
              <w:t xml:space="preserve">Case-1, </w:t>
            </w:r>
            <w:r w:rsidRPr="00F64BDE">
              <w:rPr>
                <w:i/>
                <w:iCs/>
              </w:rPr>
              <w:t>CSI-</w:t>
            </w:r>
            <w:proofErr w:type="spellStart"/>
            <w:r w:rsidRPr="00F64BDE">
              <w:rPr>
                <w:i/>
                <w:iCs/>
              </w:rPr>
              <w:t>ReportConfig</w:t>
            </w:r>
            <w:proofErr w:type="spellEnd"/>
            <w:r w:rsidRPr="009F4C76">
              <w:t xml:space="preserve"> is used for the configuration of inference results reporting</w:t>
            </w:r>
          </w:p>
          <w:p w14:paraId="5B2A5FDA" w14:textId="77777777" w:rsidR="009F4C76" w:rsidRPr="009F4C76" w:rsidRDefault="009F4C76" w:rsidP="00B520C0">
            <w:pPr>
              <w:pStyle w:val="ListParagraph"/>
              <w:numPr>
                <w:ilvl w:val="0"/>
                <w:numId w:val="31"/>
              </w:numPr>
              <w:rPr>
                <w:i w:val="0"/>
                <w:iCs w:val="0"/>
                <w:lang w:eastAsia="zh-CN"/>
              </w:rPr>
            </w:pPr>
            <w:r w:rsidRPr="009F4C76">
              <w:rPr>
                <w:i w:val="0"/>
                <w:iCs w:val="0"/>
              </w:rPr>
              <w:t xml:space="preserve">FFS on the details in the </w:t>
            </w:r>
            <w:r w:rsidRPr="00F64BDE">
              <w:t>CSI-</w:t>
            </w:r>
            <w:proofErr w:type="spellStart"/>
            <w:r w:rsidRPr="00F64BDE">
              <w:t>ReportConfig</w:t>
            </w:r>
            <w:proofErr w:type="spellEnd"/>
            <w:r w:rsidRPr="009F4C76">
              <w:rPr>
                <w:i w:val="0"/>
                <w:iCs w:val="0"/>
              </w:rPr>
              <w:t>, at least considering:</w:t>
            </w:r>
          </w:p>
          <w:p w14:paraId="03AC1304" w14:textId="77777777" w:rsidR="009F4C76" w:rsidRPr="009F4C76" w:rsidRDefault="009F4C76" w:rsidP="00B520C0">
            <w:pPr>
              <w:pStyle w:val="ListParagraph"/>
              <w:widowControl w:val="0"/>
              <w:numPr>
                <w:ilvl w:val="1"/>
                <w:numId w:val="32"/>
              </w:numPr>
              <w:spacing w:before="0" w:line="240" w:lineRule="auto"/>
              <w:rPr>
                <w:i w:val="0"/>
                <w:iCs w:val="0"/>
                <w:lang w:val="en-GB"/>
              </w:rPr>
            </w:pPr>
            <w:r w:rsidRPr="009F4C76">
              <w:rPr>
                <w:i w:val="0"/>
                <w:iCs w:val="0"/>
              </w:rPr>
              <w:t xml:space="preserve">Alt 1: one </w:t>
            </w:r>
            <w:r w:rsidRPr="00F64BDE">
              <w:t>CSI-</w:t>
            </w:r>
            <w:proofErr w:type="spellStart"/>
            <w:r w:rsidRPr="00F64BDE">
              <w:t>ResourceConfigId</w:t>
            </w:r>
            <w:proofErr w:type="spellEnd"/>
            <w:r w:rsidRPr="009F4C76">
              <w:rPr>
                <w:i w:val="0"/>
                <w:iCs w:val="0"/>
              </w:rPr>
              <w:t xml:space="preserve"> is configured for Set B</w:t>
            </w:r>
          </w:p>
          <w:p w14:paraId="7B622FF4" w14:textId="77777777" w:rsidR="009F4C76" w:rsidRPr="009F4C76" w:rsidRDefault="009F4C76" w:rsidP="00B520C0">
            <w:pPr>
              <w:pStyle w:val="ListParagraph"/>
              <w:widowControl w:val="0"/>
              <w:numPr>
                <w:ilvl w:val="2"/>
                <w:numId w:val="32"/>
              </w:numPr>
              <w:spacing w:before="0" w:line="240" w:lineRule="auto"/>
              <w:rPr>
                <w:i w:val="0"/>
                <w:iCs w:val="0"/>
              </w:rPr>
            </w:pPr>
            <w:r w:rsidRPr="009F4C76">
              <w:rPr>
                <w:rFonts w:eastAsia="DengXian"/>
                <w:i w:val="0"/>
                <w:iCs w:val="0"/>
                <w:lang w:eastAsia="zh-CN"/>
              </w:rPr>
              <w:t>FFS: how UE can determine the information about set A</w:t>
            </w:r>
          </w:p>
          <w:p w14:paraId="00D6A9FE"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 xml:space="preserve">Alt 2: one </w:t>
            </w:r>
            <w:r w:rsidRPr="00F64BDE">
              <w:t>CSI-</w:t>
            </w:r>
            <w:proofErr w:type="spellStart"/>
            <w:r w:rsidRPr="00F64BDE">
              <w:t>ResourceConfigId</w:t>
            </w:r>
            <w:proofErr w:type="spellEnd"/>
            <w:r w:rsidRPr="009F4C76">
              <w:rPr>
                <w:i w:val="0"/>
                <w:iCs w:val="0"/>
              </w:rPr>
              <w:t xml:space="preserve"> is configured for both Set A and Set B</w:t>
            </w:r>
          </w:p>
          <w:p w14:paraId="46441C9C" w14:textId="77777777" w:rsidR="009F4C76" w:rsidRPr="00F64BDE" w:rsidRDefault="009F4C76" w:rsidP="00B520C0">
            <w:pPr>
              <w:pStyle w:val="ListParagraph"/>
              <w:widowControl w:val="0"/>
              <w:numPr>
                <w:ilvl w:val="2"/>
                <w:numId w:val="32"/>
              </w:numPr>
              <w:spacing w:before="0" w:line="240" w:lineRule="auto"/>
            </w:pPr>
            <w:r w:rsidRPr="009F4C76">
              <w:rPr>
                <w:rFonts w:eastAsia="DengXian"/>
                <w:i w:val="0"/>
                <w:iCs w:val="0"/>
                <w:lang w:eastAsia="zh-CN"/>
              </w:rPr>
              <w:t xml:space="preserve">FFS: How to configure resource set(s) for </w:t>
            </w:r>
            <w:r w:rsidRPr="009F4C76">
              <w:rPr>
                <w:i w:val="0"/>
                <w:iCs w:val="0"/>
              </w:rPr>
              <w:t>Set A</w:t>
            </w:r>
            <w:r w:rsidRPr="009F4C76">
              <w:rPr>
                <w:rFonts w:eastAsia="DengXian"/>
                <w:i w:val="0"/>
                <w:iCs w:val="0"/>
                <w:lang w:eastAsia="zh-CN"/>
              </w:rPr>
              <w:t xml:space="preserve"> and</w:t>
            </w:r>
            <w:r w:rsidRPr="009F4C76">
              <w:rPr>
                <w:i w:val="0"/>
                <w:iCs w:val="0"/>
              </w:rPr>
              <w:t xml:space="preserve"> Set B </w:t>
            </w:r>
            <w:r w:rsidRPr="009F4C76">
              <w:rPr>
                <w:rFonts w:eastAsia="DengXian"/>
                <w:i w:val="0"/>
                <w:iCs w:val="0"/>
                <w:lang w:eastAsia="zh-CN"/>
              </w:rPr>
              <w:t>in</w:t>
            </w:r>
            <w:r w:rsidRPr="009F4C76">
              <w:rPr>
                <w:i w:val="0"/>
                <w:iCs w:val="0"/>
              </w:rPr>
              <w:t xml:space="preserve"> </w:t>
            </w:r>
            <w:r w:rsidRPr="00F64BDE">
              <w:t>CSI-</w:t>
            </w:r>
            <w:proofErr w:type="spellStart"/>
            <w:r w:rsidRPr="00F64BDE">
              <w:t>ResourceConfig</w:t>
            </w:r>
            <w:proofErr w:type="spellEnd"/>
          </w:p>
          <w:p w14:paraId="3E0A7460"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 xml:space="preserve">Alt 3: two </w:t>
            </w:r>
            <w:r w:rsidRPr="00F64BDE">
              <w:t>CSI-</w:t>
            </w:r>
            <w:proofErr w:type="spellStart"/>
            <w:r w:rsidRPr="00F64BDE">
              <w:t>ResourceConfigId</w:t>
            </w:r>
            <w:proofErr w:type="spellEnd"/>
            <w:r w:rsidRPr="009F4C76">
              <w:rPr>
                <w:i w:val="0"/>
                <w:iCs w:val="0"/>
              </w:rPr>
              <w:t xml:space="preserve"> s are configured for Set A and Set B separately</w:t>
            </w:r>
          </w:p>
          <w:p w14:paraId="321F54CD" w14:textId="77777777" w:rsidR="009F4C76" w:rsidRPr="00F64BDE" w:rsidRDefault="009F4C76" w:rsidP="00B520C0">
            <w:pPr>
              <w:pStyle w:val="ListParagraph"/>
              <w:widowControl w:val="0"/>
              <w:numPr>
                <w:ilvl w:val="1"/>
                <w:numId w:val="32"/>
              </w:numPr>
              <w:spacing w:before="0" w:line="240" w:lineRule="auto"/>
              <w:rPr>
                <w:lang w:eastAsia="zh-CN"/>
              </w:rPr>
            </w:pPr>
            <w:r w:rsidRPr="009F4C76">
              <w:rPr>
                <w:i w:val="0"/>
                <w:iCs w:val="0"/>
              </w:rPr>
              <w:t xml:space="preserve">Alt </w:t>
            </w:r>
            <w:r w:rsidRPr="009F4C76">
              <w:rPr>
                <w:rFonts w:eastAsia="DengXian"/>
                <w:i w:val="0"/>
                <w:iCs w:val="0"/>
                <w:lang w:eastAsia="zh-CN"/>
              </w:rPr>
              <w:t>4</w:t>
            </w:r>
            <w:r w:rsidRPr="009F4C76">
              <w:rPr>
                <w:i w:val="0"/>
                <w:iCs w:val="0"/>
              </w:rPr>
              <w:t xml:space="preserve">: one </w:t>
            </w:r>
            <w:r w:rsidRPr="00F64BDE">
              <w:t>CSI-</w:t>
            </w:r>
            <w:proofErr w:type="spellStart"/>
            <w:r w:rsidRPr="00F64BDE">
              <w:t>ResourceConfigId</w:t>
            </w:r>
            <w:proofErr w:type="spellEnd"/>
            <w:r w:rsidRPr="00F64BDE">
              <w:t xml:space="preserve"> </w:t>
            </w:r>
            <w:r w:rsidRPr="009F4C76">
              <w:rPr>
                <w:i w:val="0"/>
                <w:iCs w:val="0"/>
              </w:rPr>
              <w:t xml:space="preserve">is configured for Set B, </w:t>
            </w:r>
            <w:r w:rsidRPr="009F4C76">
              <w:rPr>
                <w:rFonts w:eastAsia="DengXian"/>
                <w:i w:val="0"/>
                <w:iCs w:val="0"/>
                <w:lang w:eastAsia="zh-CN"/>
              </w:rPr>
              <w:t xml:space="preserve">Set A is configured using separate resource set(s) other than that represented by </w:t>
            </w:r>
            <w:r w:rsidRPr="00F64BDE">
              <w:t>CSI-</w:t>
            </w:r>
            <w:proofErr w:type="spellStart"/>
            <w:r w:rsidRPr="00F64BDE">
              <w:t>ResourceConfigId</w:t>
            </w:r>
            <w:proofErr w:type="spellEnd"/>
            <w:r w:rsidRPr="00F64BDE">
              <w:t xml:space="preserve"> </w:t>
            </w:r>
          </w:p>
          <w:p w14:paraId="770512B6" w14:textId="77777777" w:rsidR="009F4C76" w:rsidRPr="009F4C76" w:rsidRDefault="009F4C76" w:rsidP="00B520C0">
            <w:pPr>
              <w:pStyle w:val="ListParagraph"/>
              <w:widowControl w:val="0"/>
              <w:numPr>
                <w:ilvl w:val="2"/>
                <w:numId w:val="32"/>
              </w:numPr>
              <w:spacing w:before="0" w:line="240" w:lineRule="auto"/>
              <w:rPr>
                <w:i w:val="0"/>
                <w:iCs w:val="0"/>
                <w:lang w:eastAsia="zh-CN"/>
              </w:rPr>
            </w:pPr>
            <w:r w:rsidRPr="009F4C76">
              <w:rPr>
                <w:rFonts w:eastAsia="DengXian"/>
                <w:i w:val="0"/>
                <w:iCs w:val="0"/>
                <w:lang w:eastAsia="zh-CN"/>
              </w:rPr>
              <w:t xml:space="preserve">FFS: how to configure/indicate separate resource set(s) for </w:t>
            </w:r>
            <w:r w:rsidRPr="009F4C76">
              <w:rPr>
                <w:i w:val="0"/>
                <w:iCs w:val="0"/>
              </w:rPr>
              <w:t>Set A</w:t>
            </w:r>
          </w:p>
          <w:p w14:paraId="18ABD2F2" w14:textId="77777777" w:rsidR="009F4C76" w:rsidRPr="009F4C76" w:rsidRDefault="009F4C76" w:rsidP="00B520C0">
            <w:pPr>
              <w:pStyle w:val="ListParagraph"/>
              <w:widowControl w:val="0"/>
              <w:numPr>
                <w:ilvl w:val="1"/>
                <w:numId w:val="33"/>
              </w:numPr>
              <w:spacing w:before="0" w:line="240" w:lineRule="auto"/>
              <w:rPr>
                <w:i w:val="0"/>
                <w:iCs w:val="0"/>
                <w:lang w:eastAsia="zh-CN"/>
              </w:rPr>
            </w:pPr>
            <w:r w:rsidRPr="009F4C76">
              <w:rPr>
                <w:i w:val="0"/>
                <w:iCs w:val="0"/>
              </w:rPr>
              <w:t xml:space="preserve">Note: separate </w:t>
            </w:r>
            <w:r w:rsidRPr="00F64BDE">
              <w:t>CSI-</w:t>
            </w:r>
            <w:proofErr w:type="spellStart"/>
            <w:r w:rsidRPr="00F64BDE">
              <w:t>ReportConfig</w:t>
            </w:r>
            <w:proofErr w:type="spellEnd"/>
            <w:r w:rsidRPr="009F4C76">
              <w:rPr>
                <w:i w:val="0"/>
                <w:iCs w:val="0"/>
              </w:rPr>
              <w:t xml:space="preserve"> for Set A and Set B are not precluded.</w:t>
            </w:r>
          </w:p>
          <w:p w14:paraId="12C84716" w14:textId="77777777" w:rsidR="009F4C76" w:rsidRPr="009F4C76" w:rsidRDefault="009F4C76" w:rsidP="00B520C0">
            <w:pPr>
              <w:pStyle w:val="ListParagraph"/>
              <w:widowControl w:val="0"/>
              <w:numPr>
                <w:ilvl w:val="1"/>
                <w:numId w:val="33"/>
              </w:numPr>
              <w:spacing w:before="0" w:line="240" w:lineRule="auto"/>
              <w:rPr>
                <w:i w:val="0"/>
                <w:iCs w:val="0"/>
                <w:lang w:eastAsia="zh-CN"/>
              </w:rPr>
            </w:pPr>
            <w:r w:rsidRPr="009F4C76">
              <w:rPr>
                <w:i w:val="0"/>
                <w:iCs w:val="0"/>
              </w:rPr>
              <w:t xml:space="preserve">Note: Not perform measurement for Set A and only perform measurement for Set B subject to the </w:t>
            </w:r>
            <w:r w:rsidRPr="00F64BDE">
              <w:t>CSI-</w:t>
            </w:r>
            <w:proofErr w:type="spellStart"/>
            <w:r w:rsidRPr="00F64BDE">
              <w:t>ReportConfig</w:t>
            </w:r>
            <w:proofErr w:type="spellEnd"/>
          </w:p>
          <w:p w14:paraId="285BE12C"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FFS on the association between Set A and Set B with or without additional IE</w:t>
            </w:r>
          </w:p>
          <w:p w14:paraId="2119CC03" w14:textId="67DA2814" w:rsidR="009F4C76" w:rsidRPr="009F4C76" w:rsidRDefault="009F4C76" w:rsidP="004F4639">
            <w:pPr>
              <w:spacing w:before="0" w:line="240" w:lineRule="auto"/>
            </w:pPr>
            <w:r w:rsidRPr="009F4C76">
              <w:t>Other necessary configuration are not precluded.</w:t>
            </w:r>
          </w:p>
        </w:tc>
      </w:tr>
    </w:tbl>
    <w:p w14:paraId="78C770B6" w14:textId="6E4761B9" w:rsidR="005D6D03" w:rsidRDefault="000F51C6" w:rsidP="00C611F5">
      <w:pPr>
        <w:spacing w:before="240"/>
      </w:pPr>
      <w:r>
        <w:t>In the options above, we believe Alt-1 can cover a wide variety of configuration options including Alt-4</w:t>
      </w:r>
      <w:r w:rsidR="00666162">
        <w:t xml:space="preserve"> and Alt-2 which are sub-options for Alt-1, since Alt-1 does not make any assumptions about configuration of set A. In our view, the resources associated with set A for a UE sided model may not need to be physically transmitted as reference signals for the UE to make measurements on, </w:t>
      </w:r>
      <w:r w:rsidR="00B30BDA">
        <w:t>except for</w:t>
      </w:r>
      <w:r w:rsidR="00666162">
        <w:t xml:space="preserve"> the case of training data collection</w:t>
      </w:r>
      <w:r w:rsidR="00E10692">
        <w:t xml:space="preserve"> or some instances of </w:t>
      </w:r>
      <w:r w:rsidR="0001701D">
        <w:t xml:space="preserve">model performance monitoring. However, the UE </w:t>
      </w:r>
      <w:r w:rsidR="00915DBE">
        <w:t xml:space="preserve">still </w:t>
      </w:r>
      <w:r w:rsidR="0001701D">
        <w:t xml:space="preserve">needs to identify set </w:t>
      </w:r>
      <w:r w:rsidR="00915DBE">
        <w:t>A to</w:t>
      </w:r>
      <w:r w:rsidR="0001701D">
        <w:t xml:space="preserve"> ensure that its model outputs are properly mapped to </w:t>
      </w:r>
      <w:r w:rsidR="006C1693">
        <w:t xml:space="preserve">DL Tx beams. </w:t>
      </w:r>
    </w:p>
    <w:p w14:paraId="23C8F7AF" w14:textId="4484AFE1" w:rsidR="00CD1361" w:rsidRDefault="006C1693" w:rsidP="00C611F5">
      <w:pPr>
        <w:spacing w:before="240"/>
      </w:pPr>
      <w:r>
        <w:lastRenderedPageBreak/>
        <w:t>Therefore, for the general configuration of set A,</w:t>
      </w:r>
      <w:r w:rsidR="00D04270">
        <w:t xml:space="preserve"> when Set B is a subset of set A,</w:t>
      </w:r>
      <w:r>
        <w:t xml:space="preserve"> it is better to define a new IE to </w:t>
      </w:r>
      <w:r w:rsidR="00DA369D">
        <w:t xml:space="preserve">list resources which </w:t>
      </w:r>
      <w:r w:rsidR="008923BA">
        <w:t>are mapped</w:t>
      </w:r>
      <w:r w:rsidR="005D6D03">
        <w:t xml:space="preserve"> to DL Tx beams. This can be achieved in one of two ways – </w:t>
      </w:r>
    </w:p>
    <w:p w14:paraId="4D21B727" w14:textId="31FE8473" w:rsidR="009D1582" w:rsidRPr="00BA7499" w:rsidRDefault="005D6D03" w:rsidP="00B520C0">
      <w:pPr>
        <w:pStyle w:val="ListParagraph"/>
        <w:numPr>
          <w:ilvl w:val="0"/>
          <w:numId w:val="31"/>
        </w:numPr>
        <w:spacing w:before="240"/>
        <w:rPr>
          <w:i w:val="0"/>
          <w:iCs w:val="0"/>
        </w:rPr>
      </w:pPr>
      <w:r w:rsidRPr="00BA7499">
        <w:rPr>
          <w:i w:val="0"/>
          <w:iCs w:val="0"/>
        </w:rPr>
        <w:t xml:space="preserve">Set A is defined as a TCI-State list where each TCI state corresponds to a DL Tx beam and the </w:t>
      </w:r>
      <w:proofErr w:type="spellStart"/>
      <w:r w:rsidRPr="00E672B2">
        <w:t>qcl</w:t>
      </w:r>
      <w:proofErr w:type="spellEnd"/>
      <w:r w:rsidRPr="00E672B2">
        <w:t>-info</w:t>
      </w:r>
      <w:r w:rsidRPr="00BA7499">
        <w:rPr>
          <w:i w:val="0"/>
          <w:iCs w:val="0"/>
        </w:rPr>
        <w:t xml:space="preserve"> in the TCI state contains a source RS which </w:t>
      </w:r>
      <w:r w:rsidR="00C2345E" w:rsidRPr="00BA7499">
        <w:rPr>
          <w:i w:val="0"/>
          <w:iCs w:val="0"/>
        </w:rPr>
        <w:t>provides the QCL source (Type D). This source RS can be a</w:t>
      </w:r>
      <w:r w:rsidR="00E672B2">
        <w:rPr>
          <w:i w:val="0"/>
          <w:iCs w:val="0"/>
        </w:rPr>
        <w:t>n</w:t>
      </w:r>
      <w:r w:rsidR="00C2345E" w:rsidRPr="00BA7499">
        <w:rPr>
          <w:i w:val="0"/>
          <w:iCs w:val="0"/>
        </w:rPr>
        <w:t xml:space="preserve"> </w:t>
      </w:r>
      <w:r w:rsidR="00C2345E" w:rsidRPr="00BA7499">
        <w:t>NZP-CSI-RS-</w:t>
      </w:r>
      <w:proofErr w:type="spellStart"/>
      <w:r w:rsidR="00C2345E" w:rsidRPr="00BA7499">
        <w:t>ResourceId</w:t>
      </w:r>
      <w:proofErr w:type="spellEnd"/>
      <w:r w:rsidR="00C2345E" w:rsidRPr="00BA7499">
        <w:rPr>
          <w:i w:val="0"/>
          <w:iCs w:val="0"/>
        </w:rPr>
        <w:t xml:space="preserve"> or </w:t>
      </w:r>
      <w:r w:rsidR="00D81CB5" w:rsidRPr="00BA7499">
        <w:t>SSB-Index</w:t>
      </w:r>
      <w:r w:rsidR="009D1582" w:rsidRPr="00BA7499">
        <w:rPr>
          <w:i w:val="0"/>
          <w:iCs w:val="0"/>
        </w:rPr>
        <w:t xml:space="preserve">. Set B can </w:t>
      </w:r>
      <w:r w:rsidR="00472FCB">
        <w:rPr>
          <w:i w:val="0"/>
          <w:iCs w:val="0"/>
        </w:rPr>
        <w:t xml:space="preserve">then </w:t>
      </w:r>
      <w:r w:rsidR="009D1582" w:rsidRPr="00BA7499">
        <w:rPr>
          <w:i w:val="0"/>
          <w:iCs w:val="0"/>
        </w:rPr>
        <w:t xml:space="preserve">be defined as a </w:t>
      </w:r>
      <w:r w:rsidR="00BA7499" w:rsidRPr="00BA7499">
        <w:t>NZP-</w:t>
      </w:r>
      <w:r w:rsidR="009D1582" w:rsidRPr="00BA7499">
        <w:t>CSI-RS-</w:t>
      </w:r>
      <w:proofErr w:type="spellStart"/>
      <w:r w:rsidR="009D1582" w:rsidRPr="00BA7499">
        <w:t>ResourceSet</w:t>
      </w:r>
      <w:proofErr w:type="spellEnd"/>
      <w:r w:rsidR="00BA7499">
        <w:t xml:space="preserve"> or CSI-SSB-</w:t>
      </w:r>
      <w:proofErr w:type="spellStart"/>
      <w:r w:rsidR="00BA7499">
        <w:t>ResourceSet</w:t>
      </w:r>
      <w:proofErr w:type="spellEnd"/>
      <w:r w:rsidR="009D1582" w:rsidRPr="00BA7499">
        <w:rPr>
          <w:i w:val="0"/>
          <w:iCs w:val="0"/>
        </w:rPr>
        <w:t xml:space="preserve"> which contains a sub-set of the resources which are QCL sources of the TCI states in set A</w:t>
      </w:r>
      <w:r w:rsidR="003902E5">
        <w:rPr>
          <w:i w:val="0"/>
          <w:iCs w:val="0"/>
        </w:rPr>
        <w:t>.</w:t>
      </w:r>
    </w:p>
    <w:p w14:paraId="350DE96F" w14:textId="0007FB8B" w:rsidR="009D1582" w:rsidRDefault="009D1582" w:rsidP="00B520C0">
      <w:pPr>
        <w:pStyle w:val="ListParagraph"/>
        <w:numPr>
          <w:ilvl w:val="0"/>
          <w:numId w:val="31"/>
        </w:numPr>
        <w:spacing w:before="240"/>
        <w:rPr>
          <w:i w:val="0"/>
          <w:iCs w:val="0"/>
        </w:rPr>
      </w:pPr>
      <w:r w:rsidRPr="00BA7499">
        <w:rPr>
          <w:i w:val="0"/>
          <w:iCs w:val="0"/>
        </w:rPr>
        <w:t xml:space="preserve">Set A is defined as a set of </w:t>
      </w:r>
      <w:r w:rsidRPr="00D04270">
        <w:t>NZP-CSI-RS-</w:t>
      </w:r>
      <w:proofErr w:type="spellStart"/>
      <w:r w:rsidRPr="00D04270">
        <w:t>Resource</w:t>
      </w:r>
      <w:r w:rsidR="0034700E">
        <w:t>Id</w:t>
      </w:r>
      <w:proofErr w:type="spellEnd"/>
      <w:r w:rsidRPr="00BA7499">
        <w:rPr>
          <w:i w:val="0"/>
          <w:iCs w:val="0"/>
        </w:rPr>
        <w:t xml:space="preserve"> </w:t>
      </w:r>
      <w:r w:rsidR="0034700E">
        <w:rPr>
          <w:i w:val="0"/>
          <w:iCs w:val="0"/>
        </w:rPr>
        <w:t xml:space="preserve">or </w:t>
      </w:r>
      <w:r w:rsidR="00646A20" w:rsidRPr="00646A20">
        <w:t>SSB-Index</w:t>
      </w:r>
      <w:r w:rsidR="00646A20">
        <w:rPr>
          <w:i w:val="0"/>
          <w:iCs w:val="0"/>
        </w:rPr>
        <w:t xml:space="preserve"> </w:t>
      </w:r>
      <w:r w:rsidRPr="00BA7499">
        <w:rPr>
          <w:i w:val="0"/>
          <w:iCs w:val="0"/>
        </w:rPr>
        <w:t xml:space="preserve">and the UE can derive the TCI states based on the TCI state list configuration where the resources in set A can be QCL sources. Set B can then be defined as a </w:t>
      </w:r>
      <w:r w:rsidR="008C2423" w:rsidRPr="008C2423">
        <w:t>NZP-</w:t>
      </w:r>
      <w:r w:rsidRPr="00C26BD0">
        <w:t>CSI-RS-</w:t>
      </w:r>
      <w:proofErr w:type="spellStart"/>
      <w:r w:rsidRPr="00C26BD0">
        <w:t>ResourceSet</w:t>
      </w:r>
      <w:proofErr w:type="spellEnd"/>
      <w:r w:rsidR="008C2423">
        <w:t xml:space="preserve"> or CSI-SSB-</w:t>
      </w:r>
      <w:proofErr w:type="spellStart"/>
      <w:r w:rsidR="008C2423">
        <w:t>ResourceSet</w:t>
      </w:r>
      <w:proofErr w:type="spellEnd"/>
      <w:r w:rsidR="008C2423">
        <w:t xml:space="preserve"> </w:t>
      </w:r>
      <w:r w:rsidR="008C2423">
        <w:rPr>
          <w:i w:val="0"/>
          <w:iCs w:val="0"/>
        </w:rPr>
        <w:t>which contain CSI-RS or SSB resources which have IDs which are a sub-set of the IDs in set A.</w:t>
      </w:r>
    </w:p>
    <w:p w14:paraId="21E30A47" w14:textId="20A3F31B" w:rsidR="00637696" w:rsidRDefault="00637696" w:rsidP="00637696">
      <w:pPr>
        <w:spacing w:before="240"/>
        <w:rPr>
          <w:rFonts w:eastAsia="Calibri"/>
          <w:lang w:val="en-US"/>
        </w:rPr>
      </w:pPr>
      <w:r>
        <w:t xml:space="preserve">For the case when set B is not a subset of set A, set B configuration can be independent and no linkage to set A is necessary. It can still follow the above design and set B can be linked to a reporting configuration based on resource sets and reporting ID. </w:t>
      </w:r>
    </w:p>
    <w:p w14:paraId="42050690" w14:textId="322A968A" w:rsidR="007200ED" w:rsidRDefault="00637696" w:rsidP="00C611F5">
      <w:pPr>
        <w:spacing w:before="240"/>
      </w:pPr>
      <w:r>
        <w:rPr>
          <w:rFonts w:eastAsia="Calibri"/>
          <w:lang w:val="en-US"/>
        </w:rPr>
        <w:t xml:space="preserve">Therefore, </w:t>
      </w:r>
      <w:r w:rsidRPr="00B41C76">
        <w:rPr>
          <w:rFonts w:eastAsia="Calibri"/>
          <w:lang w:val="en-US"/>
        </w:rPr>
        <w:t xml:space="preserve">we prefer Alt-4 </w:t>
      </w:r>
      <w:r>
        <w:rPr>
          <w:rFonts w:eastAsia="Calibri"/>
          <w:lang w:val="en-US"/>
        </w:rPr>
        <w:t xml:space="preserve">in the above agreement wherein a new IE is defined for configuration of Set </w:t>
      </w:r>
      <w:r w:rsidR="00546425">
        <w:rPr>
          <w:rFonts w:eastAsia="Calibri"/>
          <w:lang w:val="en-US"/>
        </w:rPr>
        <w:t>A and</w:t>
      </w:r>
      <w:r>
        <w:rPr>
          <w:rFonts w:eastAsia="Calibri"/>
          <w:lang w:val="en-US"/>
        </w:rPr>
        <w:t xml:space="preserve"> set B </w:t>
      </w:r>
      <w:r w:rsidR="00546425">
        <w:rPr>
          <w:rFonts w:eastAsia="Calibri"/>
          <w:lang w:val="en-US"/>
        </w:rPr>
        <w:t>is</w:t>
      </w:r>
      <w:r w:rsidR="00684B18">
        <w:rPr>
          <w:rFonts w:eastAsia="Calibri"/>
          <w:lang w:val="en-US"/>
        </w:rPr>
        <w:t xml:space="preserve"> c</w:t>
      </w:r>
      <w:r>
        <w:rPr>
          <w:rFonts w:eastAsia="Calibri"/>
          <w:lang w:val="en-US"/>
        </w:rPr>
        <w:t xml:space="preserve">onfigured either as a linkage to the resources in set A or independently. </w:t>
      </w:r>
    </w:p>
    <w:p w14:paraId="1752BCD6" w14:textId="29B3E7F6" w:rsidR="00FF55E4" w:rsidRPr="00F93E70" w:rsidRDefault="000B3628" w:rsidP="00B1032C">
      <w:pPr>
        <w:pStyle w:val="ListParagraph"/>
        <w:numPr>
          <w:ilvl w:val="0"/>
          <w:numId w:val="19"/>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w:t>
      </w:r>
      <w:r w:rsidR="00637696">
        <w:rPr>
          <w:b/>
          <w:bCs/>
        </w:rPr>
        <w:t>supported</w:t>
      </w:r>
      <w:r w:rsidR="009E1100" w:rsidRPr="00F93E70">
        <w:rPr>
          <w:b/>
          <w:bCs/>
        </w:rPr>
        <w:t xml:space="preserve"> and the configuration may be based on UE capability </w:t>
      </w:r>
      <w:r w:rsidR="005D1F7C">
        <w:rPr>
          <w:b/>
          <w:bCs/>
        </w:rPr>
        <w:t xml:space="preserve">and any UE-side conditions </w:t>
      </w:r>
      <w:r w:rsidR="009E1100" w:rsidRPr="00F93E70">
        <w:rPr>
          <w:b/>
          <w:bCs/>
        </w:rPr>
        <w:t>related to supported model and input/output types.</w:t>
      </w:r>
    </w:p>
    <w:p w14:paraId="589F805F" w14:textId="2B92B5EB" w:rsidR="00472FC6" w:rsidRDefault="007457FA" w:rsidP="00B1032C">
      <w:pPr>
        <w:pStyle w:val="ListParagraph"/>
        <w:numPr>
          <w:ilvl w:val="0"/>
          <w:numId w:val="19"/>
        </w:numPr>
        <w:spacing w:before="240"/>
        <w:rPr>
          <w:b/>
          <w:bCs/>
        </w:rPr>
      </w:pPr>
      <w:r w:rsidRPr="00F93E70">
        <w:rPr>
          <w:b/>
          <w:bCs/>
        </w:rPr>
        <w:t xml:space="preserve">For a </w:t>
      </w:r>
      <w:r w:rsidR="00D1134B">
        <w:rPr>
          <w:b/>
          <w:bCs/>
        </w:rPr>
        <w:t>UE-</w:t>
      </w:r>
      <w:r w:rsidRPr="00F93E70">
        <w:rPr>
          <w:b/>
          <w:bCs/>
        </w:rPr>
        <w:t xml:space="preserve">side AI/ML model, for BM-Case 1/2, </w:t>
      </w:r>
      <w:r w:rsidR="00637696">
        <w:rPr>
          <w:b/>
          <w:bCs/>
        </w:rPr>
        <w:t xml:space="preserve">set </w:t>
      </w:r>
      <w:r w:rsidR="00684B18">
        <w:rPr>
          <w:b/>
          <w:bCs/>
        </w:rPr>
        <w:t xml:space="preserve">A </w:t>
      </w:r>
      <w:r w:rsidR="00637696">
        <w:rPr>
          <w:b/>
          <w:bCs/>
        </w:rPr>
        <w:t>should be configured using a new IE which lists the resources which form the QCL sources for DL Tx beams which are mapped to the output of the UE-side model</w:t>
      </w:r>
      <w:r w:rsidR="00F95D01" w:rsidRPr="00F93E70">
        <w:rPr>
          <w:b/>
          <w:bCs/>
        </w:rPr>
        <w:t>.</w:t>
      </w:r>
      <w:r w:rsidR="00637696">
        <w:rPr>
          <w:b/>
          <w:bCs/>
        </w:rPr>
        <w:t xml:space="preserve"> Set B may be configured via an association to set A or independently. </w:t>
      </w:r>
    </w:p>
    <w:p w14:paraId="52C6F95E" w14:textId="77777777" w:rsidR="00637696" w:rsidRPr="00637696" w:rsidRDefault="00637696" w:rsidP="00637696">
      <w:pPr>
        <w:spacing w:before="240"/>
        <w:rPr>
          <w:b/>
          <w:bCs/>
        </w:rPr>
      </w:pPr>
    </w:p>
    <w:p w14:paraId="740BC3E2" w14:textId="561A2179" w:rsidR="001512A5" w:rsidRPr="006F033E" w:rsidRDefault="001512A5" w:rsidP="001512A5">
      <w:pPr>
        <w:pStyle w:val="Heading4"/>
      </w:pPr>
      <w:r>
        <w:t xml:space="preserve">Observation and Prediction Window </w:t>
      </w:r>
      <w:r w:rsidR="00196BF5">
        <w:t xml:space="preserve">Configuration </w:t>
      </w:r>
      <w:r>
        <w:t>for BM-Case 2</w:t>
      </w:r>
    </w:p>
    <w:p w14:paraId="638C0E45" w14:textId="0A87EC3E" w:rsidR="00472FC6"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3D1C8A">
        <w:t xml:space="preserve">The UE will also need to inform the gNB of the supported prediction window length. An option is for the gNB to configure the prediction </w:t>
      </w:r>
      <w:r w:rsidR="00A06922">
        <w:t>window,</w:t>
      </w:r>
      <w:r w:rsidR="003D1C8A">
        <w:t xml:space="preserve"> but this may also depend on the capabilities and performance limitations of the </w:t>
      </w:r>
      <w:r w:rsidR="00D1134B">
        <w:t>UE-side</w:t>
      </w:r>
      <w:r w:rsidR="003D1C8A">
        <w:t xml:space="preserve"> model that is used. Therefore, the UE may need to inform some UE capabilities related to supported prediction window length. </w:t>
      </w:r>
    </w:p>
    <w:p w14:paraId="04AFAD8C" w14:textId="69DE737C" w:rsidR="00472FC6" w:rsidRPr="00F93E70" w:rsidRDefault="003D1C8A" w:rsidP="00B1032C">
      <w:pPr>
        <w:pStyle w:val="ListParagraph"/>
        <w:numPr>
          <w:ilvl w:val="0"/>
          <w:numId w:val="19"/>
        </w:numPr>
        <w:spacing w:before="240"/>
        <w:rPr>
          <w:b/>
          <w:bCs/>
        </w:rPr>
      </w:pPr>
      <w:r w:rsidRPr="00F93E70">
        <w:rPr>
          <w:b/>
          <w:bCs/>
        </w:rPr>
        <w:t xml:space="preserve">For a </w:t>
      </w:r>
      <w:r w:rsidR="00D1134B">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sidR="00D1134B">
        <w:rPr>
          <w:b/>
          <w:bCs/>
        </w:rPr>
        <w:t>UE-side</w:t>
      </w:r>
      <w:r w:rsidRPr="00F93E70">
        <w:rPr>
          <w:b/>
          <w:bCs/>
        </w:rPr>
        <w:t xml:space="preserve"> model can support. </w:t>
      </w:r>
    </w:p>
    <w:p w14:paraId="6DA65994" w14:textId="77777777" w:rsidR="00691D64" w:rsidRDefault="00691D64" w:rsidP="00862FD1"/>
    <w:p w14:paraId="02491737" w14:textId="5E9C5E52" w:rsidR="00790975" w:rsidRPr="00EF79F1" w:rsidRDefault="00790975" w:rsidP="00D81953">
      <w:pPr>
        <w:pStyle w:val="Heading3"/>
      </w:pPr>
      <w:r w:rsidRPr="00EF79F1">
        <w:t>L1-Measurement Averaging</w:t>
      </w:r>
    </w:p>
    <w:p w14:paraId="1947C777" w14:textId="51D47EE8" w:rsidR="00854B4F" w:rsidRDefault="00854B4F" w:rsidP="00862FD1">
      <w:r>
        <w:t xml:space="preserve">For both UE and </w:t>
      </w:r>
      <w:r w:rsidR="00D1134B">
        <w:t>network-</w:t>
      </w:r>
      <w:r>
        <w:t xml:space="preserve">side AI/ML models, one common issue that RAN1 should further discuss is the number of measurements that are needed for each beam in set B. An option is to consider one-shot measurements on the beams in set B and sending the corresponding L1 report. However, some averaging, as in the case of measurements for L3 mobility may also be useful for stable AI/ML model operation over time. Therefore, the need for L1 measurement averaging should be further discussed. </w:t>
      </w:r>
    </w:p>
    <w:p w14:paraId="660BBD35" w14:textId="13E2EFAF" w:rsidR="00CC0872" w:rsidRPr="00453694" w:rsidRDefault="00BD4ADB" w:rsidP="00B1032C">
      <w:pPr>
        <w:pStyle w:val="ListParagraph"/>
        <w:numPr>
          <w:ilvl w:val="0"/>
          <w:numId w:val="19"/>
        </w:numPr>
        <w:rPr>
          <w:b/>
          <w:bCs/>
        </w:rPr>
      </w:pPr>
      <w:r w:rsidRPr="00453694">
        <w:rPr>
          <w:b/>
          <w:bCs/>
        </w:rPr>
        <w:t xml:space="preserve">RAN1 should further discuss if one-shot L1 measurements are used for set B beams or if averaging of L1 measurements over time is needed. </w:t>
      </w:r>
    </w:p>
    <w:p w14:paraId="7125AE15" w14:textId="575F54C2" w:rsidR="009428B3" w:rsidRDefault="00DE276A" w:rsidP="009428B3">
      <w:pPr>
        <w:pStyle w:val="Heading1"/>
      </w:pPr>
      <w:r>
        <w:t>Support of</w:t>
      </w:r>
      <w:r w:rsidR="00D92055">
        <w:t xml:space="preserve"> </w:t>
      </w:r>
      <w:r w:rsidR="00691D64">
        <w:t>LCM Related Aspects</w:t>
      </w:r>
      <w:r>
        <w:t xml:space="preserve"> for B</w:t>
      </w:r>
      <w:r w:rsidR="005C228D">
        <w:t>eam Management Use-cases</w:t>
      </w:r>
    </w:p>
    <w:p w14:paraId="6D5BD87E" w14:textId="7BAA1D4B"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4A54845D"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5C29E6">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B1032C">
            <w:pPr>
              <w:numPr>
                <w:ilvl w:val="0"/>
                <w:numId w:val="13"/>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B1032C">
            <w:pPr>
              <w:numPr>
                <w:ilvl w:val="1"/>
                <w:numId w:val="13"/>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B1032C">
            <w:pPr>
              <w:numPr>
                <w:ilvl w:val="1"/>
                <w:numId w:val="13"/>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B1032C">
            <w:pPr>
              <w:numPr>
                <w:ilvl w:val="1"/>
                <w:numId w:val="13"/>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B1032C">
            <w:pPr>
              <w:numPr>
                <w:ilvl w:val="1"/>
                <w:numId w:val="13"/>
              </w:numPr>
              <w:spacing w:before="0" w:after="0" w:line="240" w:lineRule="auto"/>
              <w:rPr>
                <w:lang w:val="en-US" w:eastAsia="zh-CN"/>
              </w:rPr>
            </w:pPr>
            <w:r>
              <w:rPr>
                <w:lang w:val="en-US" w:eastAsia="zh-CN"/>
              </w:rPr>
              <w:t>Overhead reduction</w:t>
            </w:r>
          </w:p>
          <w:p w14:paraId="11900F85" w14:textId="77777777" w:rsidR="00CB617F" w:rsidRDefault="00CB617F" w:rsidP="00B1032C">
            <w:pPr>
              <w:numPr>
                <w:ilvl w:val="2"/>
                <w:numId w:val="13"/>
              </w:numPr>
              <w:spacing w:before="0" w:after="0" w:line="240" w:lineRule="auto"/>
              <w:rPr>
                <w:lang w:val="en-US" w:eastAsia="zh-CN"/>
              </w:rPr>
            </w:pPr>
            <w:r>
              <w:rPr>
                <w:lang w:val="en-US" w:eastAsia="zh-CN"/>
              </w:rPr>
              <w:t>Compression or omission/deletion of data</w:t>
            </w:r>
          </w:p>
          <w:p w14:paraId="5EB02BDE" w14:textId="77777777" w:rsidR="00CB617F" w:rsidRDefault="00CB617F" w:rsidP="00B1032C">
            <w:pPr>
              <w:numPr>
                <w:ilvl w:val="1"/>
                <w:numId w:val="13"/>
              </w:numPr>
              <w:spacing w:before="0" w:after="0" w:line="240" w:lineRule="auto"/>
              <w:rPr>
                <w:lang w:val="en-US" w:eastAsia="zh-CN"/>
              </w:rPr>
            </w:pPr>
            <w:r>
              <w:rPr>
                <w:lang w:val="en-US" w:eastAsia="zh-CN"/>
              </w:rPr>
              <w:t xml:space="preserve">Reporting Options </w:t>
            </w:r>
          </w:p>
          <w:p w14:paraId="278FD996" w14:textId="77777777" w:rsidR="00CB617F" w:rsidRDefault="00CB617F" w:rsidP="00B1032C">
            <w:pPr>
              <w:numPr>
                <w:ilvl w:val="2"/>
                <w:numId w:val="13"/>
              </w:numPr>
              <w:spacing w:before="0" w:after="0" w:line="240" w:lineRule="auto"/>
              <w:rPr>
                <w:lang w:val="en-US" w:eastAsia="zh-CN"/>
              </w:rPr>
            </w:pPr>
            <w:r>
              <w:rPr>
                <w:lang w:val="en-US" w:eastAsia="zh-CN"/>
              </w:rPr>
              <w:t>L1-signalling</w:t>
            </w:r>
          </w:p>
          <w:p w14:paraId="325F4B53" w14:textId="7FD3E2E0" w:rsidR="00CB617F" w:rsidRPr="00070434" w:rsidRDefault="00CB617F" w:rsidP="00B1032C">
            <w:pPr>
              <w:numPr>
                <w:ilvl w:val="2"/>
                <w:numId w:val="13"/>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71247C26" w:rsidR="00D47C2C" w:rsidRPr="00706476" w:rsidRDefault="00D47C2C" w:rsidP="00D47C2C">
      <w:pPr>
        <w:spacing w:before="240"/>
      </w:pPr>
      <w:r>
        <w:t xml:space="preserve">The size of the L1 report is agreed to be increased from the current maximum of 4 beams. Based on the configured set B, the size of the L1 report for inference may be variable i.e., the gNB may configure all beams in set B to be reported in a single reporting instance or it may configure a subset to be reported in a single reporting instance. </w:t>
      </w:r>
    </w:p>
    <w:p w14:paraId="69E3EEA1" w14:textId="10F0F6CF" w:rsidR="00D47C2C" w:rsidRDefault="00D47C2C" w:rsidP="00B520C0">
      <w:pPr>
        <w:pStyle w:val="ListParagraph"/>
        <w:numPr>
          <w:ilvl w:val="0"/>
          <w:numId w:val="19"/>
        </w:numPr>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sidR="00D54F27">
        <w:rPr>
          <w:b/>
          <w:bCs/>
        </w:rPr>
        <w:t xml:space="preserve"> or</w:t>
      </w:r>
      <w:r>
        <w:rPr>
          <w:b/>
          <w:bCs/>
        </w:rPr>
        <w:t xml:space="preserve"> implicit based on measurement resources</w:t>
      </w:r>
      <w:r w:rsidRPr="00F93E70">
        <w:rPr>
          <w:b/>
          <w:bCs/>
        </w:rPr>
        <w:t xml:space="preserve">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B520C0">
      <w:pPr>
        <w:pStyle w:val="ListParagraph"/>
        <w:numPr>
          <w:ilvl w:val="0"/>
          <w:numId w:val="19"/>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B520C0">
      <w:pPr>
        <w:pStyle w:val="ListParagraph"/>
        <w:numPr>
          <w:ilvl w:val="0"/>
          <w:numId w:val="26"/>
        </w:numPr>
      </w:pPr>
      <w:r>
        <w:rPr>
          <w:b/>
          <w:bCs/>
        </w:rPr>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numPr>
          <w:ilvl w:val="0"/>
          <w:numId w:val="0"/>
        </w:numPr>
        <w:ind w:left="720"/>
      </w:pPr>
    </w:p>
    <w:p w14:paraId="6E88B840" w14:textId="3F7B365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Note that for a </w:t>
      </w:r>
      <w:r w:rsidR="00D1134B">
        <w:t>network-side</w:t>
      </w:r>
      <w:r w:rsidR="009B33AC">
        <w:t xml:space="preserve"> model, UE may not need to be explicitly configured with set A as discussed in Section 3. </w:t>
      </w:r>
      <w:r w:rsidR="00D62CC3">
        <w:t xml:space="preserve">Whether or how the Rx beam assumption for data collection is also used for the inference phase </w:t>
      </w:r>
      <w:r w:rsidR="00174DC4">
        <w:t xml:space="preserve">for measurement of set B of beams should also be further discussed. </w:t>
      </w:r>
    </w:p>
    <w:p w14:paraId="6F99B034" w14:textId="50A1D787" w:rsidR="009B33AC" w:rsidRPr="00453694" w:rsidRDefault="00996E74" w:rsidP="00B520C0">
      <w:pPr>
        <w:pStyle w:val="ListParagraph"/>
        <w:numPr>
          <w:ilvl w:val="0"/>
          <w:numId w:val="26"/>
        </w:numPr>
        <w:rPr>
          <w:b/>
          <w:bCs/>
        </w:rPr>
      </w:pPr>
      <w:r w:rsidRPr="00453694">
        <w:rPr>
          <w:b/>
          <w:bCs/>
        </w:rPr>
        <w:t xml:space="preserve">For data collection for a network-side model, </w:t>
      </w:r>
      <w:r w:rsidR="00710696" w:rsidRPr="00453694">
        <w:rPr>
          <w:b/>
          <w:bCs/>
        </w:rPr>
        <w:t>further discuss the benefits of the UE reporting</w:t>
      </w:r>
      <w:r w:rsidR="00C629CE">
        <w:rPr>
          <w:b/>
          <w:bCs/>
        </w:rPr>
        <w:t xml:space="preserve"> assistance information e.g.,</w:t>
      </w:r>
      <w:r w:rsidR="00710696" w:rsidRPr="00453694">
        <w:rPr>
          <w:b/>
          <w:bCs/>
        </w:rPr>
        <w:t xml:space="preserve"> Rx beam assumption for L1 measurement </w:t>
      </w:r>
      <w:r w:rsidR="008054D9">
        <w:rPr>
          <w:b/>
          <w:bCs/>
        </w:rPr>
        <w:t xml:space="preserve">for the beams configured for </w:t>
      </w:r>
      <w:r w:rsidR="00B01FB9">
        <w:rPr>
          <w:b/>
          <w:bCs/>
        </w:rPr>
        <w:t xml:space="preserve">measurement and </w:t>
      </w:r>
      <w:r w:rsidR="008054D9">
        <w:rPr>
          <w:b/>
          <w:bCs/>
        </w:rPr>
        <w:t>reporting</w:t>
      </w:r>
      <w:r w:rsidR="00710696" w:rsidRPr="00453694">
        <w:rPr>
          <w:b/>
          <w:bCs/>
        </w:rPr>
        <w:t xml:space="preserve">. </w:t>
      </w:r>
    </w:p>
    <w:p w14:paraId="47591423" w14:textId="4B36A777" w:rsidR="00174DC4" w:rsidRPr="00453694" w:rsidRDefault="00D55332" w:rsidP="00B520C0">
      <w:pPr>
        <w:pStyle w:val="ListParagraph"/>
        <w:numPr>
          <w:ilvl w:val="0"/>
          <w:numId w:val="26"/>
        </w:numPr>
        <w:spacing w:before="240"/>
        <w:rPr>
          <w:b/>
          <w:bCs/>
        </w:rPr>
      </w:pPr>
      <w:r w:rsidRPr="00453694">
        <w:rPr>
          <w:b/>
          <w:bCs/>
        </w:rPr>
        <w:t xml:space="preserve">RAN1 should further discuss </w:t>
      </w:r>
      <w:r w:rsidR="004830D8">
        <w:rPr>
          <w:b/>
          <w:bCs/>
        </w:rPr>
        <w:t xml:space="preserve">if and </w:t>
      </w:r>
      <w:r w:rsidRPr="00453694">
        <w:rPr>
          <w:b/>
          <w:bCs/>
        </w:rPr>
        <w:t xml:space="preserve">how the same UE </w:t>
      </w:r>
      <w:r w:rsidR="00174DC4" w:rsidRPr="00453694">
        <w:rPr>
          <w:b/>
          <w:bCs/>
        </w:rPr>
        <w:t xml:space="preserve">Rx beam assumption </w:t>
      </w:r>
      <w:r w:rsidRPr="00453694">
        <w:rPr>
          <w:b/>
          <w:bCs/>
        </w:rPr>
        <w:t>can be maintained for measurement of set A for data collection for model training and for measurement of set B for model input of the corresponding model</w:t>
      </w:r>
      <w:r w:rsidR="00D1134B">
        <w:rPr>
          <w:b/>
          <w:bCs/>
        </w:rPr>
        <w:t>.</w:t>
      </w:r>
    </w:p>
    <w:p w14:paraId="62726631" w14:textId="77777777" w:rsidR="00EA0CF1" w:rsidRDefault="00EA0CF1" w:rsidP="008C746C">
      <w:pPr>
        <w:rPr>
          <w:b/>
          <w:bCs/>
          <w:u w:val="single"/>
        </w:rPr>
      </w:pPr>
    </w:p>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20C1AF10" w:rsidR="008C746C" w:rsidRDefault="008C746C" w:rsidP="00D55332">
      <w:pPr>
        <w:spacing w:before="240"/>
      </w:pPr>
      <w:r>
        <w:t>For a UE-side</w:t>
      </w:r>
      <w:r w:rsidR="00C04FCD">
        <w:t>d</w:t>
      </w:r>
      <w:r>
        <w:t xml:space="preserv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 xml:space="preserve">Signalling details related to UE triggering of data collection on a configured set A would need to be defined. This would also need finalizing how set A is configured to the UE. </w:t>
      </w:r>
    </w:p>
    <w:p w14:paraId="470F7E73" w14:textId="733BDCE3" w:rsidR="00C43A3F" w:rsidRPr="00453694" w:rsidRDefault="00C43A3F" w:rsidP="00B520C0">
      <w:pPr>
        <w:pStyle w:val="ListParagraph"/>
        <w:numPr>
          <w:ilvl w:val="0"/>
          <w:numId w:val="26"/>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69F3B0A1" w14:textId="28CEF76B" w:rsidR="00B01FB9" w:rsidRDefault="00B01FB9" w:rsidP="00710696">
      <w:r>
        <w:t xml:space="preserve">In this case, the set A of beams, configured as a separate </w:t>
      </w:r>
      <w:r w:rsidR="00032796">
        <w:t>list</w:t>
      </w:r>
      <w:r w:rsidR="00A47A61">
        <w:t>,</w:t>
      </w:r>
      <w:r w:rsidR="00032796">
        <w:t xml:space="preserve"> can be utilized by higher layers for data collection depending on agreed container for reporting. If L1-reporting is used, a </w:t>
      </w:r>
      <w:r w:rsidR="00032796" w:rsidRPr="00032796">
        <w:rPr>
          <w:i/>
          <w:iCs/>
        </w:rPr>
        <w:t>CSI-</w:t>
      </w:r>
      <w:proofErr w:type="spellStart"/>
      <w:r w:rsidR="00032796" w:rsidRPr="00032796">
        <w:rPr>
          <w:i/>
          <w:iCs/>
        </w:rPr>
        <w:t>ResourceSet</w:t>
      </w:r>
      <w:proofErr w:type="spellEnd"/>
      <w:r w:rsidR="00032796">
        <w:t xml:space="preserve"> </w:t>
      </w:r>
      <w:r w:rsidR="00032796" w:rsidRPr="00032796">
        <w:t>configuration</w:t>
      </w:r>
      <w:r w:rsidR="00032796">
        <w:t xml:space="preserve"> may be used to include all resources in set A. This can be linked to a </w:t>
      </w:r>
      <w:r w:rsidR="00032796" w:rsidRPr="00032796">
        <w:rPr>
          <w:i/>
          <w:iCs/>
        </w:rPr>
        <w:t>CSI-</w:t>
      </w:r>
      <w:proofErr w:type="spellStart"/>
      <w:r w:rsidR="00032796" w:rsidRPr="00032796">
        <w:rPr>
          <w:i/>
          <w:iCs/>
        </w:rPr>
        <w:t>ReportConfig</w:t>
      </w:r>
      <w:proofErr w:type="spellEnd"/>
      <w:r w:rsidR="00032796">
        <w:t xml:space="preserve"> for measurement reporting. </w:t>
      </w:r>
    </w:p>
    <w:p w14:paraId="119DDB7C" w14:textId="2F1FEC0F" w:rsidR="00552A1A" w:rsidRDefault="00552A1A" w:rsidP="00552A1A">
      <w:pPr>
        <w:pStyle w:val="Heading2"/>
      </w:pPr>
      <w:r>
        <w:t>Model Inference</w:t>
      </w:r>
    </w:p>
    <w:p w14:paraId="7DF38B64" w14:textId="38796248"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B652A9">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B1032C">
            <w:pPr>
              <w:numPr>
                <w:ilvl w:val="0"/>
                <w:numId w:val="15"/>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B1032C">
            <w:pPr>
              <w:numPr>
                <w:ilvl w:val="2"/>
                <w:numId w:val="15"/>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Set A indication from NW to UE</w:t>
            </w:r>
          </w:p>
          <w:p w14:paraId="03B371F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B1032C">
            <w:pPr>
              <w:numPr>
                <w:ilvl w:val="2"/>
                <w:numId w:val="15"/>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7FE1A0E0" w14:textId="6C4FF74C" w:rsidR="00CB617F" w:rsidRDefault="008F4BA1" w:rsidP="00E55BBE">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B1032C">
            <w:pPr>
              <w:pStyle w:val="ListParagraph"/>
              <w:numPr>
                <w:ilvl w:val="0"/>
                <w:numId w:val="20"/>
              </w:numPr>
              <w:rPr>
                <w:rFonts w:eastAsia="Times New Roman"/>
                <w:i w:val="0"/>
                <w:iCs w:val="0"/>
                <w:lang w:eastAsia="zh-CN"/>
              </w:rPr>
            </w:pPr>
            <w:r w:rsidRPr="009739EA">
              <w:rPr>
                <w:rFonts w:eastAsia="Times New Roman"/>
                <w:i w:val="0"/>
                <w:iCs w:val="0"/>
                <w:lang w:eastAsia="zh-CN"/>
              </w:rPr>
              <w:t>Note: Purpose, such as above “For NW-sided model, for inference”, will not be specified in RAN 1 specifications</w:t>
            </w:r>
          </w:p>
          <w:p w14:paraId="0E8EAA6D" w14:textId="77777777" w:rsidR="009739EA" w:rsidRPr="009739EA" w:rsidRDefault="009739EA" w:rsidP="00B1032C">
            <w:pPr>
              <w:pStyle w:val="ListParagraph"/>
              <w:numPr>
                <w:ilvl w:val="0"/>
                <w:numId w:val="21"/>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B1032C">
            <w:pPr>
              <w:pStyle w:val="ListParagraph"/>
              <w:numPr>
                <w:ilvl w:val="0"/>
                <w:numId w:val="20"/>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2DA228CD" w:rsidR="00D010A8" w:rsidRDefault="00D010A8" w:rsidP="00CB617F">
      <w:r>
        <w:t xml:space="preserve">For a NW-sided model, a UE may not need to be configured with </w:t>
      </w:r>
      <w:r w:rsidR="009738CF">
        <w:t xml:space="preserve">set A/B since this is up to the NW implementation. Therefore, the beam related information should be </w:t>
      </w:r>
      <w:r w:rsidR="00FF4BB4">
        <w:t>L1-</w:t>
      </w:r>
      <w:r w:rsidR="009738CF">
        <w:t>RSRP and an index of the reference signal that is configured to the UE for measurement</w:t>
      </w:r>
      <w:r w:rsidR="00EC5A4C">
        <w:t xml:space="preserve"> and reporting using a legacy </w:t>
      </w:r>
      <w:r w:rsidR="00EC5A4C" w:rsidRPr="00EC5A4C">
        <w:rPr>
          <w:i/>
          <w:iCs/>
        </w:rPr>
        <w:t>CSI-</w:t>
      </w:r>
      <w:proofErr w:type="spellStart"/>
      <w:r w:rsidR="00EC5A4C" w:rsidRPr="00EC5A4C">
        <w:rPr>
          <w:i/>
          <w:iCs/>
        </w:rPr>
        <w:t>ReportConfig</w:t>
      </w:r>
      <w:proofErr w:type="spellEnd"/>
      <w:r w:rsidR="009738CF">
        <w:t>.</w:t>
      </w:r>
      <w:r w:rsidR="00090B53">
        <w:t xml:space="preserve"> </w:t>
      </w:r>
    </w:p>
    <w:p w14:paraId="429140E7" w14:textId="2CB15246" w:rsidR="00090B53" w:rsidRPr="003C103A" w:rsidRDefault="00090B53" w:rsidP="00B520C0">
      <w:pPr>
        <w:pStyle w:val="ListParagraph"/>
        <w:numPr>
          <w:ilvl w:val="0"/>
          <w:numId w:val="26"/>
        </w:numPr>
        <w:rPr>
          <w:b/>
          <w:bCs/>
        </w:rPr>
      </w:pPr>
      <w:r w:rsidRPr="003C103A">
        <w:rPr>
          <w:b/>
          <w:bCs/>
        </w:rPr>
        <w:t>For a NW-sided AI/ML model, the beam report should contain</w:t>
      </w:r>
      <w:r w:rsidR="003C103A" w:rsidRPr="003C103A">
        <w:rPr>
          <w:b/>
          <w:bCs/>
        </w:rPr>
        <w:t xml:space="preserve"> the L1 measurement quantity (e.g. L1-RSRP) and the index of the measured RS. </w:t>
      </w:r>
    </w:p>
    <w:p w14:paraId="75C7B849" w14:textId="77777777" w:rsidR="001C4493" w:rsidRDefault="001C4493" w:rsidP="001C4493">
      <w:pPr>
        <w:spacing w:before="240"/>
      </w:pPr>
      <w:r>
        <w:t xml:space="preserve">For BM-Case-2, the UE may also need to report time-stamp information for measurements on set B. The network may configure the UE with an observation window, covering potentially multiple instances of reference signal transmissions associated with set B. The UE may not be explicitly configured with set B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09F5BD30" w14:textId="77777777" w:rsidR="001C4493" w:rsidRPr="00F93E70" w:rsidRDefault="001C4493" w:rsidP="00B520C0">
      <w:pPr>
        <w:pStyle w:val="ListParagraph"/>
        <w:numPr>
          <w:ilvl w:val="0"/>
          <w:numId w:val="26"/>
        </w:numPr>
        <w:spacing w:before="240"/>
        <w:rPr>
          <w:b/>
          <w:bCs/>
        </w:rPr>
      </w:pPr>
      <w:r w:rsidRPr="00F93E70">
        <w:rPr>
          <w:b/>
          <w:bCs/>
        </w:rPr>
        <w:t xml:space="preserve">For a </w:t>
      </w:r>
      <w:r>
        <w:rPr>
          <w:b/>
          <w:bCs/>
        </w:rPr>
        <w:t>network-side</w:t>
      </w:r>
      <w:r w:rsidRPr="00F93E70">
        <w:rPr>
          <w:b/>
          <w:bCs/>
        </w:rPr>
        <w:t xml:space="preserve"> AI/ML model, for BM-Case 2, 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The UE should provide L1 reports with measurements associated with related timestamps of measurements. </w:t>
      </w:r>
    </w:p>
    <w:p w14:paraId="23C675F4" w14:textId="77777777" w:rsidR="008F4BA1" w:rsidRDefault="008F4BA1" w:rsidP="00CB617F"/>
    <w:p w14:paraId="5A64EE8D" w14:textId="77777777" w:rsidR="00EF79F1" w:rsidRDefault="00EF79F1" w:rsidP="00EF79F1">
      <w:pPr>
        <w:spacing w:before="240"/>
      </w:pPr>
      <w:r>
        <w:t xml:space="preserve">For the network-side model for BM-Case 2, the UE may not need to be configured with the details of the prediction window that the network-side model uses. </w:t>
      </w:r>
    </w:p>
    <w:p w14:paraId="6D2082AB" w14:textId="77777777" w:rsidR="00EF79F1" w:rsidRPr="00F93E70" w:rsidRDefault="00EF79F1" w:rsidP="00B520C0">
      <w:pPr>
        <w:pStyle w:val="ListParagraph"/>
        <w:numPr>
          <w:ilvl w:val="0"/>
          <w:numId w:val="26"/>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0F3BCF6D" w14:textId="77777777" w:rsidR="008F4BA1" w:rsidRDefault="008F4BA1" w:rsidP="00CB617F"/>
    <w:p w14:paraId="07080A5B" w14:textId="49682777" w:rsidR="008F4BA1" w:rsidRDefault="008F4BA1" w:rsidP="008F4BA1">
      <w:pPr>
        <w:pStyle w:val="Heading3"/>
      </w:pPr>
      <w:r>
        <w:t>UE-sided Model</w:t>
      </w:r>
    </w:p>
    <w:p w14:paraId="178B8966" w14:textId="18B9FE18" w:rsidR="002B00A6" w:rsidRPr="002B00A6" w:rsidRDefault="002B00A6" w:rsidP="002B00A6">
      <w:pPr>
        <w:rPr>
          <w:lang w:eastAsia="en-US"/>
        </w:rPr>
      </w:pPr>
      <w:r>
        <w:rPr>
          <w:lang w:eastAsia="en-US"/>
        </w:rPr>
        <w:t>For a UE-sided AI/ML model, the following agreement was made in RAN1#116</w:t>
      </w:r>
      <w:r w:rsidR="00F41CD8">
        <w:rPr>
          <w:lang w:eastAsia="en-US"/>
        </w:rPr>
        <w:t xml:space="preserve"> and RAN1#116bis</w:t>
      </w:r>
      <w:r>
        <w:rPr>
          <w:lang w:eastAsia="en-US"/>
        </w:rPr>
        <w:t>.</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B1032C">
            <w:pPr>
              <w:pStyle w:val="ListParagraph"/>
              <w:numPr>
                <w:ilvl w:val="0"/>
                <w:numId w:val="22"/>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 xml:space="preserve">FFS on beam information </w:t>
            </w:r>
          </w:p>
          <w:p w14:paraId="71A25A0E"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definition of reported RSRP </w:t>
            </w:r>
          </w:p>
          <w:p w14:paraId="6875B9AF"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173E00B1" w14:textId="77777777" w:rsidR="00E14C50"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p w14:paraId="54798BD4" w14:textId="77777777" w:rsidR="00F41CD8" w:rsidRDefault="00F41CD8" w:rsidP="008449D5">
            <w:pPr>
              <w:spacing w:before="0" w:after="0" w:line="240" w:lineRule="auto"/>
              <w:rPr>
                <w:rFonts w:eastAsia="Times New Roman"/>
                <w:lang w:val="en-US" w:eastAsia="zh-CN"/>
              </w:rPr>
            </w:pPr>
          </w:p>
          <w:p w14:paraId="1B23E766" w14:textId="77777777" w:rsidR="00F41CD8" w:rsidRPr="00C06BCB" w:rsidRDefault="00F41CD8" w:rsidP="00F41CD8">
            <w:pPr>
              <w:spacing w:before="0" w:after="0" w:line="240" w:lineRule="auto"/>
              <w:rPr>
                <w:rFonts w:eastAsia="DengXian"/>
                <w:b/>
                <w:bCs/>
                <w:highlight w:val="green"/>
                <w:lang w:eastAsia="zh-CN"/>
              </w:rPr>
            </w:pPr>
            <w:r w:rsidRPr="00C06BCB">
              <w:rPr>
                <w:rFonts w:eastAsia="DengXian"/>
                <w:b/>
                <w:bCs/>
                <w:highlight w:val="green"/>
                <w:lang w:eastAsia="zh-CN"/>
              </w:rPr>
              <w:t>Agreement</w:t>
            </w:r>
          </w:p>
          <w:p w14:paraId="4B7103DA" w14:textId="77777777" w:rsidR="00F41CD8" w:rsidRDefault="00F41CD8" w:rsidP="00F41CD8">
            <w:pPr>
              <w:spacing w:after="0"/>
              <w:rPr>
                <w:rFonts w:eastAsia="Batang"/>
                <w:lang w:eastAsia="en-US"/>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9ADAD31" w14:textId="77777777" w:rsidR="00F41CD8" w:rsidRPr="00F41CD8" w:rsidRDefault="00F41CD8" w:rsidP="00B520C0">
            <w:pPr>
              <w:pStyle w:val="ListParagraph"/>
              <w:numPr>
                <w:ilvl w:val="0"/>
                <w:numId w:val="34"/>
              </w:numPr>
              <w:rPr>
                <w:i w:val="0"/>
                <w:iCs w:val="0"/>
                <w:lang w:eastAsia="en-US"/>
              </w:rPr>
            </w:pPr>
            <w:r w:rsidRPr="00F41CD8">
              <w:rPr>
                <w:i w:val="0"/>
                <w:iCs w:val="0"/>
              </w:rPr>
              <w:t>Option A</w:t>
            </w:r>
            <w:r w:rsidRPr="00F41CD8">
              <w:rPr>
                <w:rFonts w:eastAsia="DengXian"/>
                <w:i w:val="0"/>
                <w:iCs w:val="0"/>
                <w:lang w:eastAsia="zh-CN"/>
              </w:rPr>
              <w:t>:</w:t>
            </w:r>
            <w:r w:rsidRPr="00F41CD8">
              <w:rPr>
                <w:i w:val="0"/>
                <w:iCs w:val="0"/>
              </w:rPr>
              <w:t xml:space="preserve"> Pre</w:t>
            </w:r>
            <w:r w:rsidRPr="00F41CD8">
              <w:rPr>
                <w:i w:val="0"/>
                <w:iCs w:val="0"/>
                <w:lang w:eastAsia="en-US"/>
              </w:rPr>
              <w:t>dicted RSRP</w:t>
            </w:r>
          </w:p>
          <w:p w14:paraId="26DA1954" w14:textId="77777777" w:rsidR="00F41CD8" w:rsidRPr="00F41CD8" w:rsidRDefault="00F41CD8" w:rsidP="00B520C0">
            <w:pPr>
              <w:pStyle w:val="ListParagraph"/>
              <w:numPr>
                <w:ilvl w:val="0"/>
                <w:numId w:val="34"/>
              </w:numPr>
              <w:spacing w:before="0" w:line="240" w:lineRule="auto"/>
              <w:rPr>
                <w:i w:val="0"/>
                <w:iCs w:val="0"/>
                <w:lang w:eastAsia="en-US"/>
              </w:rPr>
            </w:pPr>
            <w:r w:rsidRPr="00F41CD8">
              <w:rPr>
                <w:i w:val="0"/>
                <w:iCs w:val="0"/>
                <w:lang w:eastAsia="en-US"/>
              </w:rPr>
              <w:t xml:space="preserve">Option B: Predicted RSRP, if the beam is not configured for </w:t>
            </w:r>
            <w:r w:rsidRPr="00F41CD8">
              <w:rPr>
                <w:rFonts w:eastAsia="DengXian"/>
                <w:i w:val="0"/>
                <w:iCs w:val="0"/>
                <w:lang w:eastAsia="zh-CN"/>
              </w:rPr>
              <w:t xml:space="preserve">corresponding </w:t>
            </w:r>
            <w:r w:rsidRPr="00F41CD8">
              <w:rPr>
                <w:i w:val="0"/>
                <w:iCs w:val="0"/>
                <w:lang w:eastAsia="en-US"/>
              </w:rPr>
              <w:t xml:space="preserve">measurement, and measured L1-RSRP if the beam is configured for </w:t>
            </w:r>
            <w:r w:rsidRPr="00F41CD8">
              <w:rPr>
                <w:rFonts w:eastAsia="DengXian"/>
                <w:i w:val="0"/>
                <w:iCs w:val="0"/>
                <w:lang w:eastAsia="zh-CN"/>
              </w:rPr>
              <w:t xml:space="preserve">corresponding </w:t>
            </w:r>
            <w:r w:rsidRPr="00F41CD8">
              <w:rPr>
                <w:i w:val="0"/>
                <w:iCs w:val="0"/>
                <w:lang w:eastAsia="en-US"/>
              </w:rPr>
              <w:t>measurement</w:t>
            </w:r>
          </w:p>
          <w:p w14:paraId="180A6DE8" w14:textId="77777777" w:rsidR="00F41CD8" w:rsidRPr="00F41CD8" w:rsidRDefault="00F41CD8" w:rsidP="00B520C0">
            <w:pPr>
              <w:pStyle w:val="ListParagraph"/>
              <w:numPr>
                <w:ilvl w:val="0"/>
                <w:numId w:val="34"/>
              </w:numPr>
              <w:spacing w:before="0" w:line="240" w:lineRule="auto"/>
              <w:rPr>
                <w:i w:val="0"/>
                <w:iCs w:val="0"/>
                <w:lang w:eastAsia="x-none"/>
              </w:rPr>
            </w:pPr>
            <w:r w:rsidRPr="00F41CD8">
              <w:rPr>
                <w:i w:val="0"/>
                <w:iCs w:val="0"/>
              </w:rPr>
              <w:t>Where the predicted RSRP is based on AI/ML output</w:t>
            </w:r>
          </w:p>
          <w:p w14:paraId="4F310CA8" w14:textId="77777777" w:rsidR="00F41CD8" w:rsidRPr="00F41CD8" w:rsidRDefault="00F41CD8" w:rsidP="00B520C0">
            <w:pPr>
              <w:pStyle w:val="ListParagraph"/>
              <w:numPr>
                <w:ilvl w:val="0"/>
                <w:numId w:val="34"/>
              </w:numPr>
              <w:spacing w:before="0" w:after="240" w:line="240" w:lineRule="auto"/>
              <w:rPr>
                <w:i w:val="0"/>
                <w:iCs w:val="0"/>
              </w:rPr>
            </w:pPr>
            <w:r w:rsidRPr="00F41CD8">
              <w:rPr>
                <w:i w:val="0"/>
                <w:iCs w:val="0"/>
              </w:rPr>
              <w:t>Note: Support both Option A and Option B is not precluded</w:t>
            </w:r>
          </w:p>
          <w:p w14:paraId="6C58F88B" w14:textId="77777777" w:rsidR="00F41CD8" w:rsidRPr="00C06BCB" w:rsidRDefault="00F41CD8" w:rsidP="00F41CD8">
            <w:pPr>
              <w:spacing w:before="0" w:after="0" w:line="240" w:lineRule="auto"/>
              <w:rPr>
                <w:rFonts w:eastAsia="DengXian"/>
                <w:b/>
                <w:bCs/>
                <w:highlight w:val="darkYellow"/>
                <w:lang w:eastAsia="zh-CN"/>
              </w:rPr>
            </w:pPr>
            <w:r w:rsidRPr="00C06BCB">
              <w:rPr>
                <w:rFonts w:eastAsia="DengXian"/>
                <w:b/>
                <w:bCs/>
                <w:highlight w:val="darkYellow"/>
                <w:lang w:eastAsia="zh-CN"/>
              </w:rPr>
              <w:t>Working Assumption</w:t>
            </w:r>
          </w:p>
          <w:p w14:paraId="2C43DEEA" w14:textId="77777777" w:rsidR="00F41CD8" w:rsidRDefault="00F41CD8" w:rsidP="00F41CD8">
            <w:pPr>
              <w:spacing w:after="0"/>
              <w:rPr>
                <w:rFonts w:eastAsia="Batang"/>
                <w:lang w:eastAsia="en-US"/>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E223C09" w14:textId="60A96566" w:rsidR="00F41CD8" w:rsidRPr="008449D5" w:rsidRDefault="00F41CD8" w:rsidP="008449D5">
            <w:pPr>
              <w:spacing w:before="0" w:after="0" w:line="240" w:lineRule="auto"/>
              <w:rPr>
                <w:rFonts w:eastAsia="Times New Roman"/>
                <w:lang w:val="en-US" w:eastAsia="zh-CN"/>
              </w:rPr>
            </w:pPr>
          </w:p>
        </w:tc>
      </w:tr>
    </w:tbl>
    <w:p w14:paraId="5643EDD6" w14:textId="77777777" w:rsidR="008F4BA1" w:rsidRDefault="008F4BA1" w:rsidP="00CB617F"/>
    <w:p w14:paraId="31E9D942" w14:textId="38907B39"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F41CD8">
        <w:t xml:space="preserve"> or if set B is not a sub-set of set A</w:t>
      </w:r>
      <w:r w:rsidR="003B59E1">
        <w:t xml:space="preserve">, the UL beam report from the UE should contain information on whether the </w:t>
      </w:r>
      <w:r w:rsidR="001D7DE9">
        <w:t>predicted beam</w:t>
      </w:r>
      <w:r w:rsidR="00D66370">
        <w:t xml:space="preserve"> is actually measured by the UE</w:t>
      </w:r>
      <w:r w:rsidR="00F41CD8">
        <w:t xml:space="preserve"> or the reported quantity is an output from the UE-sided AI/ML model</w:t>
      </w:r>
      <w:r w:rsidR="0084713C">
        <w:t>.</w:t>
      </w:r>
    </w:p>
    <w:p w14:paraId="09359F35" w14:textId="35FFEA0E" w:rsidR="00B652A9" w:rsidRPr="00453694" w:rsidRDefault="0084713C" w:rsidP="00B520C0">
      <w:pPr>
        <w:pStyle w:val="ListParagraph"/>
        <w:numPr>
          <w:ilvl w:val="0"/>
          <w:numId w:val="26"/>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37000EF3"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r w:rsidR="004168E8">
        <w:t>But this would lead to large latency for measurement and reporting of predicted beams, so reporting with differentiation of measurement and prediction is preferable.</w:t>
      </w:r>
    </w:p>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top-K beam prediction for BM-Case-1/2 is provided to the UE and the UE L1 report after inferencing is based on the configured value of K.</w:t>
      </w:r>
    </w:p>
    <w:p w14:paraId="46C67173" w14:textId="0EB3CD49" w:rsidR="00122EF9" w:rsidRPr="00D81953" w:rsidRDefault="00122EF9" w:rsidP="00B520C0">
      <w:pPr>
        <w:pStyle w:val="ListParagraph"/>
        <w:numPr>
          <w:ilvl w:val="0"/>
          <w:numId w:val="26"/>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sidR="00D73EF7">
        <w:rPr>
          <w:b/>
          <w:bCs/>
        </w:rPr>
        <w:t>subject to</w:t>
      </w:r>
      <w:r w:rsidRPr="00F93E70">
        <w:rPr>
          <w:b/>
          <w:bCs/>
        </w:rPr>
        <w:t xml:space="preserve"> UE capability</w:t>
      </w:r>
      <w:r w:rsidR="00D73EF7">
        <w:rPr>
          <w:b/>
          <w:bCs/>
        </w:rPr>
        <w:t xml:space="preserve">. Accordingly, </w:t>
      </w:r>
      <w:r w:rsidRPr="00F93E70">
        <w:rPr>
          <w:b/>
          <w:bCs/>
        </w:rPr>
        <w:t>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lastRenderedPageBreak/>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rsidTr="00871D4B">
        <w:tc>
          <w:tcPr>
            <w:tcW w:w="10160" w:type="dxa"/>
          </w:tcPr>
          <w:p w14:paraId="69CF3B19" w14:textId="77777777" w:rsidR="00E300DA" w:rsidRDefault="00E300DA" w:rsidP="00871D4B">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4E1B2870" w14:textId="77777777" w:rsidR="00E300DA" w:rsidRPr="00EE0EF4" w:rsidRDefault="00E300DA" w:rsidP="00E300DA">
            <w:pPr>
              <w:numPr>
                <w:ilvl w:val="0"/>
                <w:numId w:val="23"/>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E300DA">
            <w:pPr>
              <w:pStyle w:val="ListParagraph"/>
              <w:numPr>
                <w:ilvl w:val="0"/>
                <w:numId w:val="24"/>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5FB10763" w:rsidR="00474189" w:rsidRPr="00B45727" w:rsidRDefault="00474189" w:rsidP="00B520C0">
      <w:pPr>
        <w:pStyle w:val="ListParagraph"/>
        <w:numPr>
          <w:ilvl w:val="0"/>
          <w:numId w:val="26"/>
        </w:numPr>
        <w:rPr>
          <w:b/>
          <w:bCs/>
          <w:lang w:eastAsia="en-US"/>
        </w:rPr>
      </w:pPr>
      <w:r w:rsidRPr="00B45727">
        <w:rPr>
          <w:b/>
          <w:bCs/>
          <w:lang w:eastAsia="en-US"/>
        </w:rPr>
        <w:t xml:space="preserve">For BM-Case 1 and 2, RAN1 should consider beam indication of predicted beams </w:t>
      </w:r>
      <w:r w:rsidR="00D53E14">
        <w:rPr>
          <w:b/>
          <w:bCs/>
          <w:lang w:eastAsia="en-US"/>
        </w:rPr>
        <w:t xml:space="preserve">which have TCI states that </w:t>
      </w:r>
      <w:r w:rsidRPr="00B45727">
        <w:rPr>
          <w:b/>
          <w:bCs/>
          <w:lang w:eastAsia="en-US"/>
        </w:rPr>
        <w:t xml:space="preserve">are not part of the set of MAC-CE activated TCI states. </w:t>
      </w:r>
      <w:r w:rsidR="00E21737" w:rsidRPr="00B45727">
        <w:rPr>
          <w:b/>
          <w:bCs/>
          <w:lang w:eastAsia="en-US"/>
        </w:rPr>
        <w:t xml:space="preserve"> </w:t>
      </w:r>
    </w:p>
    <w:p w14:paraId="27EF5DFA" w14:textId="77777777" w:rsidR="00E300DA" w:rsidRDefault="00E300DA" w:rsidP="00CB617F"/>
    <w:p w14:paraId="60BA9817" w14:textId="3A0670A7" w:rsidR="00552A1A" w:rsidRDefault="00F9361F" w:rsidP="00552A1A">
      <w:pPr>
        <w:pStyle w:val="Heading2"/>
      </w:pPr>
      <w:r>
        <w:t>Performance</w:t>
      </w:r>
      <w:r w:rsidR="00552A1A">
        <w:t xml:space="preserve"> Monitoring</w:t>
      </w:r>
    </w:p>
    <w:p w14:paraId="295073B4" w14:textId="7B8592A4"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difference</w:t>
            </w:r>
          </w:p>
          <w:p w14:paraId="658A183D" w14:textId="77777777" w:rsidR="00CB617F" w:rsidRDefault="00CB617F" w:rsidP="00B1032C">
            <w:pPr>
              <w:numPr>
                <w:ilvl w:val="1"/>
                <w:numId w:val="14"/>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B1032C">
            <w:pPr>
              <w:numPr>
                <w:ilvl w:val="1"/>
                <w:numId w:val="14"/>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B1032C">
            <w:pPr>
              <w:numPr>
                <w:ilvl w:val="0"/>
                <w:numId w:val="14"/>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B1032C">
            <w:pPr>
              <w:numPr>
                <w:ilvl w:val="2"/>
                <w:numId w:val="14"/>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B1032C">
            <w:pPr>
              <w:numPr>
                <w:ilvl w:val="2"/>
                <w:numId w:val="14"/>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B1032C">
            <w:pPr>
              <w:numPr>
                <w:ilvl w:val="2"/>
                <w:numId w:val="14"/>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B1032C">
            <w:pPr>
              <w:numPr>
                <w:ilvl w:val="2"/>
                <w:numId w:val="14"/>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B1032C">
            <w:pPr>
              <w:numPr>
                <w:ilvl w:val="2"/>
                <w:numId w:val="14"/>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B1032C">
            <w:pPr>
              <w:numPr>
                <w:ilvl w:val="2"/>
                <w:numId w:val="14"/>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B1032C">
            <w:pPr>
              <w:numPr>
                <w:ilvl w:val="2"/>
                <w:numId w:val="14"/>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B1032C">
            <w:pPr>
              <w:numPr>
                <w:ilvl w:val="0"/>
                <w:numId w:val="14"/>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B1032C">
            <w:pPr>
              <w:numPr>
                <w:ilvl w:val="1"/>
                <w:numId w:val="14"/>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B1032C">
            <w:pPr>
              <w:pStyle w:val="B2"/>
              <w:numPr>
                <w:ilvl w:val="2"/>
                <w:numId w:val="14"/>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B1032C">
            <w:pPr>
              <w:pStyle w:val="B2"/>
              <w:numPr>
                <w:ilvl w:val="2"/>
                <w:numId w:val="14"/>
              </w:numPr>
              <w:spacing w:before="0" w:after="0" w:line="240" w:lineRule="auto"/>
              <w:rPr>
                <w:lang w:val="en-US" w:eastAsia="zh-CN"/>
              </w:rPr>
            </w:pPr>
            <w:r>
              <w:t>Signalling, e.g., RRC-based, L1-based.</w:t>
            </w:r>
          </w:p>
          <w:p w14:paraId="24DC0F83" w14:textId="19BE5922" w:rsidR="00CB617F" w:rsidRDefault="00CB617F" w:rsidP="00B1032C">
            <w:pPr>
              <w:pStyle w:val="B2"/>
              <w:numPr>
                <w:ilvl w:val="1"/>
                <w:numId w:val="14"/>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72F3CC04" w:rsidR="005E40F6" w:rsidRDefault="005E40F6" w:rsidP="005E40F6">
      <w:pPr>
        <w:pStyle w:val="Heading3"/>
      </w:pPr>
      <w:r>
        <w:lastRenderedPageBreak/>
        <w:t xml:space="preserve">Metric for </w:t>
      </w:r>
      <w:r w:rsidR="00F9361F">
        <w:t xml:space="preserve">Performance </w:t>
      </w:r>
      <w:r>
        <w:t>Monitoring</w:t>
      </w:r>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t>Performance metric(s) with the following alternatives:</w:t>
            </w:r>
          </w:p>
          <w:p w14:paraId="053893E3" w14:textId="77777777" w:rsidR="00702908" w:rsidRPr="00702908" w:rsidRDefault="00702908" w:rsidP="00B520C0">
            <w:pPr>
              <w:pStyle w:val="ListParagraph"/>
              <w:numPr>
                <w:ilvl w:val="0"/>
                <w:numId w:val="25"/>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Alt.1: Beam prediction accuracy related KPIs, e.g., Top-K/1 beam prediction accuracy</w:t>
            </w:r>
          </w:p>
          <w:p w14:paraId="668E1533"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B520C0">
            <w:pPr>
              <w:pStyle w:val="ListParagraph"/>
              <w:numPr>
                <w:ilvl w:val="2"/>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bookmarkStart w:id="6" w:name="_Hlk166245045"/>
            <w:r w:rsidRPr="00702908">
              <w:rPr>
                <w:rFonts w:ascii="Times" w:eastAsia="Times New Roman" w:hAnsi="Times" w:cs="Times"/>
                <w:i w:val="0"/>
                <w:iCs w:val="0"/>
                <w:lang w:eastAsia="zh-CN"/>
              </w:rPr>
              <w:t>Alt.2: Link quality related KPIs, e.g., throughput, L1-RSRP, L1-SINR, hypothetical BLER</w:t>
            </w:r>
            <w:bookmarkEnd w:id="6"/>
          </w:p>
          <w:p w14:paraId="19C40A5B"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configuration for the hypothetical BLER, e.g., channel, payload/TBS, beam configuration, RS for the measurement, if supported</w:t>
            </w:r>
          </w:p>
          <w:p w14:paraId="4AD559A5"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output data (e.g., the confidence/probability of Top-1/K beam as output of AI/ML for classification model) distribution of AI/ML</w:t>
            </w:r>
          </w:p>
          <w:p w14:paraId="6BF6BA0B"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Alt.4: The L1-RSRP difference evaluated by comparing measured RSRP and predicted RSRP </w:t>
            </w:r>
          </w:p>
          <w:p w14:paraId="4AB0B555"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Measurements of the predicted best beam(s) corresponding to model output (e.g., Comparison between actual L1-RSRP and predicted RSRP of predicted Top-1/K Beams)</w:t>
            </w:r>
          </w:p>
          <w:p w14:paraId="53DFE26E" w14:textId="77777777" w:rsidR="00702908" w:rsidRPr="00702908" w:rsidRDefault="00702908" w:rsidP="00B520C0">
            <w:pPr>
              <w:pStyle w:val="ListParagraph"/>
              <w:numPr>
                <w:ilvl w:val="1"/>
                <w:numId w:val="25"/>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B520C0">
            <w:pPr>
              <w:pStyle w:val="ListParagraph"/>
              <w:numPr>
                <w:ilvl w:val="1"/>
                <w:numId w:val="25"/>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2F4AB033" w:rsidR="00B85E28" w:rsidRDefault="005B4480" w:rsidP="00702908">
      <w:pPr>
        <w:rPr>
          <w:lang w:eastAsia="en-US"/>
        </w:rPr>
      </w:pPr>
      <w:r>
        <w:rPr>
          <w:lang w:eastAsia="en-US"/>
        </w:rPr>
        <w:t>For AI/ML based beam management use cases, there should two different types of model monitoring</w:t>
      </w:r>
      <w:r w:rsidR="00B85E28">
        <w:rPr>
          <w:lang w:eastAsia="en-US"/>
        </w:rPr>
        <w:t>:</w:t>
      </w:r>
    </w:p>
    <w:p w14:paraId="1092EC4F" w14:textId="537DC45B" w:rsidR="00B85E28" w:rsidRPr="00582E48" w:rsidRDefault="00B85E28" w:rsidP="00B520C0">
      <w:pPr>
        <w:pStyle w:val="ListParagraph"/>
        <w:numPr>
          <w:ilvl w:val="0"/>
          <w:numId w:val="28"/>
        </w:numPr>
        <w:rPr>
          <w:lang w:eastAsia="en-US"/>
        </w:rPr>
      </w:pPr>
      <w:r>
        <w:rPr>
          <w:i w:val="0"/>
          <w:iCs w:val="0"/>
          <w:lang w:eastAsia="en-US"/>
        </w:rPr>
        <w:t>Model monitoring based on link quality KPIs</w:t>
      </w:r>
    </w:p>
    <w:p w14:paraId="06167451" w14:textId="5B8519D5" w:rsidR="00582E48" w:rsidRPr="00582E48" w:rsidRDefault="00582E48" w:rsidP="00B520C0">
      <w:pPr>
        <w:pStyle w:val="ListParagraph"/>
        <w:numPr>
          <w:ilvl w:val="1"/>
          <w:numId w:val="28"/>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B520C0">
      <w:pPr>
        <w:pStyle w:val="ListParagraph"/>
        <w:numPr>
          <w:ilvl w:val="0"/>
          <w:numId w:val="28"/>
        </w:numPr>
        <w:rPr>
          <w:lang w:eastAsia="en-US"/>
        </w:rPr>
      </w:pPr>
      <w:r>
        <w:rPr>
          <w:i w:val="0"/>
          <w:iCs w:val="0"/>
          <w:lang w:eastAsia="en-US"/>
        </w:rPr>
        <w:t>Model monitoring based on model accuracy related KPIs</w:t>
      </w:r>
    </w:p>
    <w:p w14:paraId="6569E991" w14:textId="1E87376F" w:rsidR="001B2E71" w:rsidRPr="002C34B5" w:rsidRDefault="001B2E71" w:rsidP="00B520C0">
      <w:pPr>
        <w:pStyle w:val="ListParagraph"/>
        <w:numPr>
          <w:ilvl w:val="1"/>
          <w:numId w:val="28"/>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0810FC02"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Alt-2 metrics while the 2</w:t>
      </w:r>
      <w:r w:rsidR="00B45727" w:rsidRPr="00B45727">
        <w:rPr>
          <w:vertAlign w:val="superscript"/>
          <w:lang w:eastAsia="en-US"/>
        </w:rPr>
        <w:t>nd</w:t>
      </w:r>
      <w:r w:rsidR="00B45727">
        <w:rPr>
          <w:lang w:eastAsia="en-US"/>
        </w:rPr>
        <w:t xml:space="preserve"> type can make use of Alt-1 and Atl-4. Therefore, </w:t>
      </w:r>
      <w:r w:rsidR="00924750">
        <w:rPr>
          <w:lang w:eastAsia="en-US"/>
        </w:rPr>
        <w:t>at least</w:t>
      </w:r>
      <w:r w:rsidR="00B45727">
        <w:rPr>
          <w:lang w:eastAsia="en-US"/>
        </w:rPr>
        <w:t xml:space="preserve"> these metric types should be supported. </w:t>
      </w:r>
    </w:p>
    <w:p w14:paraId="7BA6BFED" w14:textId="30E84849" w:rsidR="005E40F6" w:rsidRDefault="006A0E20" w:rsidP="00B520C0">
      <w:pPr>
        <w:pStyle w:val="ListParagraph"/>
        <w:numPr>
          <w:ilvl w:val="0"/>
          <w:numId w:val="26"/>
        </w:numPr>
        <w:rPr>
          <w:b/>
          <w:bCs/>
          <w:lang w:eastAsia="en-US"/>
        </w:rPr>
      </w:pPr>
      <w:r w:rsidRPr="002D53DF">
        <w:rPr>
          <w:b/>
          <w:bCs/>
          <w:lang w:eastAsia="en-US"/>
        </w:rPr>
        <w:t xml:space="preserve">Support </w:t>
      </w:r>
      <w:r w:rsidR="005D28B1" w:rsidRPr="002D53DF">
        <w:rPr>
          <w:b/>
          <w:bCs/>
          <w:lang w:eastAsia="en-US"/>
        </w:rPr>
        <w:t>Alt-1, Alt-2</w:t>
      </w:r>
      <w:r w:rsidR="00DD00B1">
        <w:rPr>
          <w:b/>
          <w:bCs/>
          <w:lang w:eastAsia="en-US"/>
        </w:rPr>
        <w:t>,</w:t>
      </w:r>
      <w:r w:rsidR="005D28B1" w:rsidRPr="002D53DF">
        <w:rPr>
          <w:b/>
          <w:bCs/>
          <w:lang w:eastAsia="en-US"/>
        </w:rPr>
        <w:t xml:space="preserve"> and Alt-4 for model monitoring </w:t>
      </w:r>
      <w:r w:rsidR="002D53DF" w:rsidRPr="002D53DF">
        <w:rPr>
          <w:b/>
          <w:bCs/>
          <w:lang w:eastAsia="en-US"/>
        </w:rPr>
        <w:t>metrics</w:t>
      </w:r>
      <w:r w:rsidR="004D5FC4">
        <w:rPr>
          <w:b/>
          <w:bCs/>
          <w:lang w:eastAsia="en-US"/>
        </w:rPr>
        <w:t>:</w:t>
      </w:r>
    </w:p>
    <w:p w14:paraId="11D9D7EC" w14:textId="497B146C" w:rsidR="004D5FC4" w:rsidRDefault="000B2382" w:rsidP="00B520C0">
      <w:pPr>
        <w:pStyle w:val="ListParagraph"/>
        <w:numPr>
          <w:ilvl w:val="2"/>
          <w:numId w:val="27"/>
        </w:numPr>
        <w:spacing w:before="240"/>
        <w:rPr>
          <w:b/>
          <w:bCs/>
          <w:lang w:eastAsia="en-US"/>
        </w:rPr>
      </w:pPr>
      <w:r w:rsidRPr="000B2382">
        <w:rPr>
          <w:b/>
          <w:bCs/>
          <w:lang w:eastAsia="en-US"/>
        </w:rPr>
        <w:t>Alt.1: Beam prediction accuracy related KPIs, e.g., Top-K/1 beam prediction accuracy</w:t>
      </w:r>
      <w:r w:rsidR="00035D87">
        <w:rPr>
          <w:b/>
          <w:bCs/>
          <w:lang w:eastAsia="en-US"/>
        </w:rPr>
        <w:t>.</w:t>
      </w:r>
    </w:p>
    <w:p w14:paraId="589F520E" w14:textId="11CB5B76" w:rsidR="000B2382" w:rsidRDefault="000B2382" w:rsidP="00B520C0">
      <w:pPr>
        <w:pStyle w:val="ListParagraph"/>
        <w:numPr>
          <w:ilvl w:val="2"/>
          <w:numId w:val="27"/>
        </w:numPr>
        <w:spacing w:before="240"/>
        <w:rPr>
          <w:b/>
          <w:bCs/>
          <w:lang w:eastAsia="en-US"/>
        </w:rPr>
      </w:pPr>
      <w:r w:rsidRPr="000B2382">
        <w:rPr>
          <w:b/>
          <w:bCs/>
          <w:lang w:eastAsia="en-US"/>
        </w:rPr>
        <w:t>Alt.2: Link quality related KPIs, e.g., throughput, L1-RSRP, L1-SINR, hypothetical BLER</w:t>
      </w:r>
      <w:r w:rsidR="00035D87">
        <w:rPr>
          <w:b/>
          <w:bCs/>
          <w:lang w:eastAsia="en-US"/>
        </w:rPr>
        <w:t>.</w:t>
      </w:r>
    </w:p>
    <w:p w14:paraId="5F4167EE" w14:textId="41808ABE" w:rsidR="000B2382" w:rsidRPr="002D53DF" w:rsidRDefault="000B2382" w:rsidP="00B520C0">
      <w:pPr>
        <w:pStyle w:val="ListParagraph"/>
        <w:numPr>
          <w:ilvl w:val="2"/>
          <w:numId w:val="27"/>
        </w:numPr>
        <w:spacing w:before="240"/>
        <w:rPr>
          <w:b/>
          <w:bCs/>
          <w:lang w:eastAsia="en-US"/>
        </w:rPr>
      </w:pPr>
      <w:r w:rsidRPr="000B2382">
        <w:rPr>
          <w:b/>
          <w:bCs/>
          <w:lang w:eastAsia="en-US"/>
        </w:rPr>
        <w:t>Alt.4: The L1-RSRP difference evaluated by comparing measured RSRP and predicted RSRP</w:t>
      </w:r>
      <w:r w:rsidR="00035D87">
        <w:rPr>
          <w:b/>
          <w:bCs/>
          <w:lang w:eastAsia="en-US"/>
        </w:rPr>
        <w:t>.</w:t>
      </w:r>
    </w:p>
    <w:p w14:paraId="29C98EFA" w14:textId="77777777" w:rsidR="002C34B5" w:rsidRDefault="002C34B5" w:rsidP="00CB617F">
      <w:pPr>
        <w:rPr>
          <w:b/>
          <w:bCs/>
          <w:u w:val="single"/>
        </w:rPr>
      </w:pPr>
    </w:p>
    <w:p w14:paraId="118BF33F" w14:textId="54745FFE" w:rsidR="00667761" w:rsidRDefault="00F9361F" w:rsidP="00CA2E9F">
      <w:pPr>
        <w:pStyle w:val="Heading3"/>
      </w:pPr>
      <w:r>
        <w:t>Performance Monitoring</w:t>
      </w:r>
      <w:r w:rsidRPr="005005E8">
        <w:t xml:space="preserve"> </w:t>
      </w:r>
      <w:r w:rsidR="00926739">
        <w:t xml:space="preserve">for </w:t>
      </w:r>
      <w:r w:rsidR="005005E8" w:rsidRPr="005005E8">
        <w:t>N</w:t>
      </w:r>
      <w:r w:rsidR="00CA2E9F">
        <w:t>W</w:t>
      </w:r>
      <w:r w:rsidR="005005E8" w:rsidRPr="005005E8">
        <w:t>-side</w:t>
      </w:r>
      <w:r w:rsidR="00CA2E9F">
        <w:t>d</w:t>
      </w:r>
      <w:r w:rsidR="005005E8" w:rsidRPr="005005E8">
        <w:t xml:space="preserve"> AI/ML model</w:t>
      </w:r>
      <w:r w:rsidR="007C0842">
        <w:t xml:space="preserve"> </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In order to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w:t>
      </w:r>
      <w:r w:rsidR="00C22F99">
        <w:lastRenderedPageBreak/>
        <w:t xml:space="preserve">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 id="_x0000_i1026" type="#_x0000_t75" style="width:460.9pt;height:208.9pt" o:ole="">
            <v:imagedata r:id="rId19" o:title=""/>
          </v:shape>
          <o:OLEObject Type="Embed" ProgID="Visio.Drawing.15" ShapeID="_x0000_i1026" DrawAspect="Content" ObjectID="_1776858833" r:id="rId20"/>
        </w:object>
      </w:r>
    </w:p>
    <w:p w14:paraId="1B1C150B" w14:textId="119DDB9C" w:rsidR="00F77ED2" w:rsidRDefault="00932345" w:rsidP="00932345">
      <w:pPr>
        <w:pStyle w:val="Caption"/>
        <w:jc w:val="center"/>
      </w:pPr>
      <w:bookmarkStart w:id="7" w:name="_Ref159182351"/>
      <w:r>
        <w:t xml:space="preserve">Figure </w:t>
      </w:r>
      <w:r>
        <w:fldChar w:fldCharType="begin"/>
      </w:r>
      <w:r>
        <w:instrText xml:space="preserve"> SEQ Figure \* ARABIC </w:instrText>
      </w:r>
      <w:r>
        <w:fldChar w:fldCharType="separate"/>
      </w:r>
      <w:r>
        <w:rPr>
          <w:noProof/>
        </w:rPr>
        <w:t>7</w:t>
      </w:r>
      <w:r>
        <w:fldChar w:fldCharType="end"/>
      </w:r>
      <w:bookmarkEnd w:id="7"/>
      <w:r>
        <w:t xml:space="preserve">: UE event-triggered model monitoring for </w:t>
      </w:r>
      <w:r w:rsidR="00D1134B">
        <w:t>network-side</w:t>
      </w:r>
      <w:r>
        <w:t xml:space="preserve"> AI/ML model</w:t>
      </w:r>
    </w:p>
    <w:p w14:paraId="5EE4BE18" w14:textId="49E6085E" w:rsidR="00932345" w:rsidRDefault="00932345" w:rsidP="00932345">
      <w:r>
        <w:t xml:space="preserve">An example of UE event triggered model monitoring approach is shown in </w:t>
      </w:r>
      <w:r>
        <w:fldChar w:fldCharType="begin"/>
      </w:r>
      <w:r>
        <w:instrText xml:space="preserve"> REF _Ref159182351 \h </w:instrText>
      </w:r>
      <w:r>
        <w:fldChar w:fldCharType="separate"/>
      </w:r>
      <w:r>
        <w:t xml:space="preserve">Figure </w:t>
      </w:r>
      <w:r>
        <w:rPr>
          <w:noProof/>
        </w:rPr>
        <w:t>7</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similar to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B520C0">
      <w:pPr>
        <w:pStyle w:val="ListParagraph"/>
        <w:numPr>
          <w:ilvl w:val="0"/>
          <w:numId w:val="26"/>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491FF830" w:rsidR="00EE2C97" w:rsidRDefault="00F9361F" w:rsidP="00CA2E9F">
      <w:pPr>
        <w:pStyle w:val="Heading3"/>
      </w:pPr>
      <w:r>
        <w:t xml:space="preserve">Performance Monitoring </w:t>
      </w:r>
      <w:r w:rsidR="00926739">
        <w:t xml:space="preserve">for </w:t>
      </w:r>
      <w:r w:rsidR="00EE2C97">
        <w:t>UE</w:t>
      </w:r>
      <w:r w:rsidR="00EE2C97" w:rsidRPr="005005E8">
        <w:t>-side</w:t>
      </w:r>
      <w:r w:rsidR="00CA2E9F">
        <w:t>d</w:t>
      </w:r>
      <w:r w:rsidR="00EE2C97" w:rsidRPr="005005E8">
        <w:t xml:space="preserve"> AI/ML model</w:t>
      </w:r>
      <w:r w:rsidR="007C0842">
        <w:t xml:space="preserve"> </w:t>
      </w:r>
    </w:p>
    <w:p w14:paraId="180BD118" w14:textId="4D35B0E1" w:rsidR="00E02A53" w:rsidRDefault="00E02A53" w:rsidP="00CB617F">
      <w:r>
        <w:t xml:space="preserve">For a </w:t>
      </w:r>
      <w:r w:rsidR="00D1134B">
        <w:t>UE-</w:t>
      </w:r>
      <w:r>
        <w:t xml:space="preserve">side model, UE event triggered monitoring can also yield latency and overhead savings from on-demand reference signal transmissions. If the UE determines based on </w:t>
      </w:r>
      <w:r w:rsidR="00D1134B">
        <w:t>UE-side</w:t>
      </w:r>
      <w:r>
        <w:t xml:space="preserv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22959726" w14:textId="2AE93ED1" w:rsidR="00667761" w:rsidRDefault="00E02A53" w:rsidP="00B520C0">
      <w:pPr>
        <w:pStyle w:val="ListParagraph"/>
        <w:numPr>
          <w:ilvl w:val="0"/>
          <w:numId w:val="26"/>
        </w:numPr>
      </w:pPr>
      <w:r w:rsidRPr="00453694">
        <w:rPr>
          <w:b/>
          <w:bCs/>
        </w:rPr>
        <w:t xml:space="preserve">For UE-side AI/ML models, consider </w:t>
      </w:r>
      <w:r w:rsidR="00D1134B" w:rsidRPr="00453694">
        <w:rPr>
          <w:b/>
          <w:bCs/>
        </w:rPr>
        <w:t>UE</w:t>
      </w:r>
      <w:r w:rsidR="00D1134B">
        <w:rPr>
          <w:b/>
          <w:bCs/>
        </w:rPr>
        <w:t>-</w:t>
      </w:r>
      <w:r w:rsidRPr="00453694">
        <w:rPr>
          <w:b/>
          <w:bCs/>
        </w:rPr>
        <w:t>event</w:t>
      </w:r>
      <w:r w:rsidR="00D1134B">
        <w:rPr>
          <w:b/>
          <w:bCs/>
        </w:rPr>
        <w:t>-</w:t>
      </w:r>
      <w:r w:rsidRPr="00453694">
        <w:rPr>
          <w:b/>
          <w:bCs/>
        </w:rPr>
        <w:t>triggered model monitoring</w:t>
      </w:r>
      <w:r>
        <w:t xml:space="preserve">. </w:t>
      </w:r>
    </w:p>
    <w:p w14:paraId="782D8BF8" w14:textId="77777777" w:rsidR="009C5F7F" w:rsidRDefault="009C5F7F" w:rsidP="00E02A53"/>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B520C0">
      <w:pPr>
        <w:pStyle w:val="ListParagraph"/>
        <w:numPr>
          <w:ilvl w:val="0"/>
          <w:numId w:val="26"/>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6CBE296E" w14:textId="2A6EF4C5" w:rsidR="009C5F7F" w:rsidRDefault="00843FB9" w:rsidP="00843FB9">
      <w:pPr>
        <w:pStyle w:val="Heading4"/>
      </w:pPr>
      <w:r>
        <w:lastRenderedPageBreak/>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B520C0">
      <w:pPr>
        <w:pStyle w:val="ListParagraph"/>
        <w:numPr>
          <w:ilvl w:val="0"/>
          <w:numId w:val="26"/>
        </w:numPr>
        <w:rPr>
          <w:b/>
          <w:bCs/>
          <w:lang w:eastAsia="en-US"/>
        </w:rPr>
      </w:pPr>
      <w:r w:rsidRPr="00350E65">
        <w:rPr>
          <w:b/>
          <w:bCs/>
          <w:lang w:eastAsia="en-US"/>
        </w:rPr>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t>Model Selection/Switching/Activation</w:t>
      </w:r>
    </w:p>
    <w:p w14:paraId="3E12F278" w14:textId="52AE890F"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t>Decision is taken by network</w:t>
            </w:r>
          </w:p>
          <w:p w14:paraId="4C5CE309"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t>Decision is taken by UE</w:t>
            </w:r>
          </w:p>
          <w:p w14:paraId="4FDE134D" w14:textId="77777777" w:rsidR="00CB617F" w:rsidRPr="0066358B" w:rsidRDefault="00CB617F" w:rsidP="00B1032C">
            <w:pPr>
              <w:pStyle w:val="ListParagraph"/>
              <w:numPr>
                <w:ilvl w:val="1"/>
                <w:numId w:val="16"/>
              </w:numPr>
              <w:spacing w:before="0" w:line="240" w:lineRule="auto"/>
              <w:rPr>
                <w:lang w:eastAsia="zh-CN"/>
              </w:rPr>
            </w:pPr>
            <w:r>
              <w:rPr>
                <w:i w:val="0"/>
                <w:iCs w:val="0"/>
                <w:lang w:eastAsia="zh-CN"/>
              </w:rPr>
              <w:t>Event-triggered configured by network</w:t>
            </w:r>
          </w:p>
          <w:p w14:paraId="12E0800D" w14:textId="63E07A45" w:rsidR="00CB617F" w:rsidRDefault="00CB617F" w:rsidP="00B1032C">
            <w:pPr>
              <w:pStyle w:val="ListParagraph"/>
              <w:numPr>
                <w:ilvl w:val="1"/>
                <w:numId w:val="16"/>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B520C0">
      <w:pPr>
        <w:pStyle w:val="ListParagraph"/>
        <w:numPr>
          <w:ilvl w:val="0"/>
          <w:numId w:val="26"/>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B1032C">
            <w:pPr>
              <w:numPr>
                <w:ilvl w:val="0"/>
                <w:numId w:val="17"/>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B1032C">
            <w:pPr>
              <w:numPr>
                <w:ilvl w:val="1"/>
                <w:numId w:val="17"/>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B520C0">
      <w:pPr>
        <w:pStyle w:val="ListParagraph"/>
        <w:numPr>
          <w:ilvl w:val="0"/>
          <w:numId w:val="26"/>
        </w:numPr>
      </w:pPr>
      <w:r w:rsidRPr="00453694">
        <w:rPr>
          <w:b/>
          <w:bCs/>
        </w:rPr>
        <w:lastRenderedPageBreak/>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61998EA9"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the QCL assumptions of the beams has not changed. This may be possible by assigning some ID to the set </w:t>
      </w:r>
      <w:r w:rsidR="00C81AE8">
        <w:rPr>
          <w:lang w:eastAsia="en-US"/>
        </w:rPr>
        <w:t>A/</w:t>
      </w:r>
      <w:r w:rsidR="009B3AD8">
        <w:rPr>
          <w:lang w:eastAsia="en-US"/>
        </w:rPr>
        <w:t xml:space="preserve">B of beams </w:t>
      </w:r>
      <w:r w:rsidR="00C75A9D">
        <w:rPr>
          <w:lang w:eastAsia="en-US"/>
        </w:rPr>
        <w:t xml:space="preserve">where the same ID used during training and testing will indicate to the UE that the sets are consistent. </w:t>
      </w:r>
    </w:p>
    <w:p w14:paraId="743B16FF" w14:textId="15339906" w:rsidR="00C75A9D" w:rsidRPr="006B557D" w:rsidRDefault="00C75A9D" w:rsidP="00B520C0">
      <w:pPr>
        <w:pStyle w:val="ListParagraph"/>
        <w:numPr>
          <w:ilvl w:val="0"/>
          <w:numId w:val="26"/>
        </w:numPr>
        <w:rPr>
          <w:b/>
          <w:bCs/>
          <w:lang w:eastAsia="en-US"/>
        </w:rPr>
      </w:pPr>
      <w:r w:rsidRPr="006B557D">
        <w:rPr>
          <w:b/>
          <w:bCs/>
          <w:lang w:eastAsia="en-US"/>
        </w:rPr>
        <w:t xml:space="preserve">For a UE sided AI/ML model, for consistency between training and inference, </w:t>
      </w:r>
      <w:r w:rsidR="001B488A" w:rsidRPr="006B557D">
        <w:rPr>
          <w:b/>
          <w:bCs/>
          <w:lang w:eastAsia="en-US"/>
        </w:rPr>
        <w:t xml:space="preserve">an ID can be assigned to set </w:t>
      </w:r>
      <w:r w:rsidR="00C81AE8">
        <w:rPr>
          <w:b/>
          <w:bCs/>
          <w:lang w:eastAsia="en-US"/>
        </w:rPr>
        <w:t>A/</w:t>
      </w:r>
      <w:r w:rsidR="001B488A" w:rsidRPr="006B557D">
        <w:rPr>
          <w:b/>
          <w:bCs/>
          <w:lang w:eastAsia="en-US"/>
        </w:rPr>
        <w:t xml:space="preserve">B configuration which can be assumed to indicate that QCL assumptions for resources configured in the set are consistent when the same ID </w:t>
      </w:r>
      <w:r w:rsidR="006B557D" w:rsidRPr="006B557D">
        <w:rPr>
          <w:b/>
          <w:bCs/>
          <w:lang w:eastAsia="en-US"/>
        </w:rPr>
        <w:t xml:space="preserve">is used. </w:t>
      </w:r>
    </w:p>
    <w:p w14:paraId="7E072F82" w14:textId="77777777" w:rsidR="000400B0" w:rsidRDefault="000400B0" w:rsidP="00552A1A"/>
    <w:p w14:paraId="037DC4C5" w14:textId="18186633" w:rsidR="006B557D" w:rsidRDefault="006B557D" w:rsidP="00552A1A">
      <w:r>
        <w:t xml:space="preserve">We prefer that the notion of consistency be considered only for AI/ML-specific configurations </w:t>
      </w:r>
      <w:r w:rsidR="00D44499">
        <w:t xml:space="preserve">e.g., set A/B configurations </w:t>
      </w:r>
      <w:r>
        <w:t xml:space="preserve">in RAN1 and not </w:t>
      </w:r>
      <w:r w:rsidR="009F34CC">
        <w:t xml:space="preserve">for configurations which have legacy applications as well. </w:t>
      </w:r>
    </w:p>
    <w:p w14:paraId="0066427E" w14:textId="5472CC7D" w:rsidR="00DD40F3" w:rsidRDefault="00C81AE8" w:rsidP="00552A1A">
      <w:r>
        <w:t xml:space="preserve">The following agreement was made in RAN1#116bis for consistency </w:t>
      </w:r>
      <w:r w:rsidR="00413BA7">
        <w:t>of NW-side additional conditions:</w:t>
      </w:r>
    </w:p>
    <w:tbl>
      <w:tblPr>
        <w:tblStyle w:val="TableGrid"/>
        <w:tblW w:w="0" w:type="auto"/>
        <w:tblLook w:val="04A0" w:firstRow="1" w:lastRow="0" w:firstColumn="1" w:lastColumn="0" w:noHBand="0" w:noVBand="1"/>
      </w:tblPr>
      <w:tblGrid>
        <w:gridCol w:w="10160"/>
      </w:tblGrid>
      <w:tr w:rsidR="00413BA7" w14:paraId="511553EE" w14:textId="77777777" w:rsidTr="00413BA7">
        <w:tc>
          <w:tcPr>
            <w:tcW w:w="10160" w:type="dxa"/>
          </w:tcPr>
          <w:p w14:paraId="5DB0F85E" w14:textId="77777777" w:rsidR="00413BA7" w:rsidRPr="00C06BCB" w:rsidRDefault="00413BA7" w:rsidP="00413BA7">
            <w:pPr>
              <w:spacing w:before="240" w:after="0" w:line="240" w:lineRule="auto"/>
              <w:rPr>
                <w:rFonts w:eastAsia="DengXian"/>
                <w:b/>
                <w:bCs/>
                <w:highlight w:val="green"/>
                <w:lang w:eastAsia="zh-CN"/>
              </w:rPr>
            </w:pPr>
            <w:r w:rsidRPr="00C06BCB">
              <w:rPr>
                <w:rFonts w:eastAsia="DengXian"/>
                <w:b/>
                <w:bCs/>
                <w:highlight w:val="green"/>
                <w:lang w:eastAsia="zh-CN"/>
              </w:rPr>
              <w:t>Agreement</w:t>
            </w:r>
          </w:p>
          <w:p w14:paraId="693522F6" w14:textId="77777777" w:rsidR="00413BA7" w:rsidRPr="00413BA7" w:rsidRDefault="00413BA7" w:rsidP="00413BA7">
            <w:pPr>
              <w:spacing w:after="0"/>
              <w:rPr>
                <w:rFonts w:eastAsia="Batang"/>
                <w:lang w:eastAsia="en-US"/>
              </w:rPr>
            </w:pPr>
            <w:r w:rsidRPr="00413BA7">
              <w:t xml:space="preserve">Further study, </w:t>
            </w:r>
            <w:r w:rsidRPr="00413BA7">
              <w:rPr>
                <w:lang w:val="en-US"/>
              </w:rPr>
              <w:t>for</w:t>
            </w:r>
            <w:r w:rsidRPr="00413BA7">
              <w:t xml:space="preserve"> the consistency of NW-side additional condition across training and inference for UE-sided model for BM-Case 1 and BM Case 2, </w:t>
            </w:r>
            <w:r w:rsidRPr="00413BA7">
              <w:rPr>
                <w:rFonts w:eastAsia="DengXian"/>
                <w:lang w:eastAsia="zh-CN"/>
              </w:rPr>
              <w:t>where</w:t>
            </w:r>
            <w:r w:rsidRPr="00413BA7">
              <w:t xml:space="preserve"> the NW-side additional condition </w:t>
            </w:r>
            <w:r w:rsidRPr="00413BA7">
              <w:rPr>
                <w:rFonts w:eastAsia="DengXian"/>
                <w:lang w:eastAsia="zh-CN"/>
              </w:rPr>
              <w:t xml:space="preserve">may at least </w:t>
            </w:r>
            <w:r w:rsidRPr="00413BA7">
              <w:t>impact UE assumption on beams of Set A/Set B:</w:t>
            </w:r>
          </w:p>
          <w:p w14:paraId="368B1807" w14:textId="77777777" w:rsidR="00413BA7" w:rsidRPr="00413BA7" w:rsidRDefault="00413BA7" w:rsidP="00B520C0">
            <w:pPr>
              <w:pStyle w:val="ListParagraph"/>
              <w:numPr>
                <w:ilvl w:val="0"/>
                <w:numId w:val="35"/>
              </w:numPr>
              <w:rPr>
                <w:i w:val="0"/>
                <w:iCs w:val="0"/>
              </w:rPr>
            </w:pPr>
            <w:r w:rsidRPr="00413BA7">
              <w:rPr>
                <w:i w:val="0"/>
                <w:iCs w:val="0"/>
              </w:rPr>
              <w:t>Opt1: Based on associated ID (</w:t>
            </w:r>
            <w:r w:rsidRPr="00413BA7">
              <w:rPr>
                <w:rFonts w:eastAsia="DengXian"/>
                <w:i w:val="0"/>
                <w:iCs w:val="0"/>
                <w:lang w:eastAsia="zh-CN"/>
              </w:rPr>
              <w:t>Referring to</w:t>
            </w:r>
            <w:r w:rsidRPr="00413BA7">
              <w:rPr>
                <w:i w:val="0"/>
                <w:iCs w:val="0"/>
              </w:rPr>
              <w:t xml:space="preserve"> AI 9.1.3.3)</w:t>
            </w:r>
          </w:p>
          <w:p w14:paraId="11258429" w14:textId="77777777" w:rsidR="00413BA7" w:rsidRPr="00413BA7" w:rsidRDefault="00413BA7" w:rsidP="00B520C0">
            <w:pPr>
              <w:pStyle w:val="ListParagraph"/>
              <w:numPr>
                <w:ilvl w:val="1"/>
                <w:numId w:val="36"/>
              </w:numPr>
              <w:spacing w:before="0" w:line="240" w:lineRule="auto"/>
              <w:rPr>
                <w:i w:val="0"/>
                <w:iCs w:val="0"/>
              </w:rPr>
            </w:pPr>
            <w:r w:rsidRPr="00413BA7">
              <w:rPr>
                <w:i w:val="0"/>
                <w:iCs w:val="0"/>
              </w:rPr>
              <w:t>FFS on what can be assumed by UE with the same associated ID across training and inference</w:t>
            </w:r>
          </w:p>
          <w:p w14:paraId="674BD489" w14:textId="77777777" w:rsidR="00413BA7" w:rsidRPr="00413BA7" w:rsidRDefault="00413BA7" w:rsidP="00B520C0">
            <w:pPr>
              <w:pStyle w:val="ListParagraph"/>
              <w:numPr>
                <w:ilvl w:val="1"/>
                <w:numId w:val="36"/>
              </w:numPr>
              <w:spacing w:before="0" w:line="240" w:lineRule="auto"/>
              <w:rPr>
                <w:i w:val="0"/>
                <w:iCs w:val="0"/>
              </w:rPr>
            </w:pPr>
            <w:r w:rsidRPr="00413BA7">
              <w:rPr>
                <w:i w:val="0"/>
                <w:iCs w:val="0"/>
              </w:rPr>
              <w:t>FFS on how associated ID is introduced, e.g., within CSI framework, or outside of CSI framework</w:t>
            </w:r>
          </w:p>
          <w:p w14:paraId="63257C16" w14:textId="77777777" w:rsidR="00413BA7" w:rsidRPr="00413BA7" w:rsidRDefault="00413BA7" w:rsidP="00B520C0">
            <w:pPr>
              <w:pStyle w:val="ListParagraph"/>
              <w:numPr>
                <w:ilvl w:val="0"/>
                <w:numId w:val="36"/>
              </w:numPr>
              <w:spacing w:before="0" w:line="240" w:lineRule="auto"/>
              <w:rPr>
                <w:i w:val="0"/>
                <w:iCs w:val="0"/>
              </w:rPr>
            </w:pPr>
            <w:proofErr w:type="spellStart"/>
            <w:r w:rsidRPr="00413BA7">
              <w:rPr>
                <w:i w:val="0"/>
                <w:iCs w:val="0"/>
              </w:rPr>
              <w:t>Opt</w:t>
            </w:r>
            <w:proofErr w:type="spellEnd"/>
            <w:r w:rsidRPr="00413BA7">
              <w:rPr>
                <w:i w:val="0"/>
                <w:iCs w:val="0"/>
              </w:rPr>
              <w:t xml:space="preserve"> 2: Performance monitoring based</w:t>
            </w:r>
          </w:p>
          <w:p w14:paraId="30163C8C" w14:textId="77777777" w:rsidR="00413BA7" w:rsidRPr="00413BA7" w:rsidRDefault="00413BA7" w:rsidP="00B520C0">
            <w:pPr>
              <w:pStyle w:val="ListParagraph"/>
              <w:numPr>
                <w:ilvl w:val="1"/>
                <w:numId w:val="36"/>
              </w:numPr>
              <w:spacing w:before="0" w:line="240" w:lineRule="auto"/>
              <w:rPr>
                <w:i w:val="0"/>
                <w:iCs w:val="0"/>
              </w:rPr>
            </w:pPr>
            <w:r w:rsidRPr="00413BA7">
              <w:rPr>
                <w:rFonts w:eastAsia="DengXian"/>
                <w:i w:val="0"/>
                <w:iCs w:val="0"/>
                <w:lang w:eastAsia="zh-CN"/>
              </w:rPr>
              <w:t>FFS details</w:t>
            </w:r>
            <w:r w:rsidRPr="00413BA7">
              <w:rPr>
                <w:i w:val="0"/>
                <w:iCs w:val="0"/>
              </w:rPr>
              <w:t xml:space="preserve">  </w:t>
            </w:r>
          </w:p>
          <w:p w14:paraId="601D978E" w14:textId="77777777" w:rsidR="00413BA7" w:rsidRPr="00413BA7" w:rsidRDefault="00413BA7" w:rsidP="00B520C0">
            <w:pPr>
              <w:pStyle w:val="ListParagraph"/>
              <w:numPr>
                <w:ilvl w:val="0"/>
                <w:numId w:val="36"/>
              </w:numPr>
              <w:spacing w:before="0" w:line="240" w:lineRule="auto"/>
              <w:rPr>
                <w:i w:val="0"/>
                <w:iCs w:val="0"/>
              </w:rPr>
            </w:pPr>
            <w:r w:rsidRPr="00413BA7">
              <w:rPr>
                <w:i w:val="0"/>
                <w:iCs w:val="0"/>
              </w:rPr>
              <w:t xml:space="preserve">Other options are not precluded. </w:t>
            </w:r>
          </w:p>
          <w:p w14:paraId="1D86A284" w14:textId="77777777" w:rsidR="00413BA7" w:rsidRDefault="00413BA7" w:rsidP="00413BA7">
            <w:pPr>
              <w:spacing w:before="0" w:after="0" w:line="240" w:lineRule="auto"/>
            </w:pPr>
          </w:p>
        </w:tc>
      </w:tr>
    </w:tbl>
    <w:p w14:paraId="35C10898" w14:textId="3471582A" w:rsidR="00413BA7" w:rsidRDefault="00413BA7" w:rsidP="00E25B05">
      <w:pPr>
        <w:spacing w:before="240"/>
      </w:pPr>
      <w:r>
        <w:t xml:space="preserve">Among the options, listed, Opt-1 may be </w:t>
      </w:r>
      <w:r w:rsidR="00362C1B">
        <w:t xml:space="preserve">the more feasible way forward. The associated ID can be assumed to be a unique identifier in set A/B configuration which can ensure that the network-side additional conditions are consistent. </w:t>
      </w:r>
      <w:r w:rsidR="00CF753B">
        <w:t xml:space="preserve">For Option-2, it may not be a very practical approach to perform model monitoring and then essentially a trial-and-error based methodology to identify if the network side additional conditions are consistent. In some cases, depending on exact conditions, it may not be worth spending the monitoring overhead to try and figure out consistency. The ID based approach seems to be a much simpler and potentially more effective option which can lessen the burden on the UE-side. </w:t>
      </w:r>
    </w:p>
    <w:p w14:paraId="7AF87ECD" w14:textId="4DFB3CC7" w:rsidR="00CF753B" w:rsidRPr="006B557D" w:rsidRDefault="00CF753B" w:rsidP="00B520C0">
      <w:pPr>
        <w:pStyle w:val="ListParagraph"/>
        <w:numPr>
          <w:ilvl w:val="0"/>
          <w:numId w:val="26"/>
        </w:numPr>
        <w:rPr>
          <w:b/>
          <w:bCs/>
          <w:lang w:eastAsia="en-US"/>
        </w:rPr>
      </w:pPr>
      <w:r w:rsidRPr="006B557D">
        <w:rPr>
          <w:b/>
          <w:bCs/>
          <w:lang w:eastAsia="en-US"/>
        </w:rPr>
        <w:t xml:space="preserve">For a UE sided AI/ML model, for consistency between training and inference, </w:t>
      </w:r>
      <w:r w:rsidR="00E25B05">
        <w:rPr>
          <w:b/>
          <w:bCs/>
          <w:lang w:eastAsia="en-US"/>
        </w:rPr>
        <w:t xml:space="preserve">performance </w:t>
      </w:r>
      <w:r>
        <w:rPr>
          <w:b/>
          <w:bCs/>
          <w:lang w:eastAsia="en-US"/>
        </w:rPr>
        <w:t>monitoring</w:t>
      </w:r>
      <w:r w:rsidR="005C0B11">
        <w:rPr>
          <w:b/>
          <w:bCs/>
          <w:lang w:eastAsia="en-US"/>
        </w:rPr>
        <w:t>-</w:t>
      </w:r>
      <w:r>
        <w:rPr>
          <w:b/>
          <w:bCs/>
          <w:lang w:eastAsia="en-US"/>
        </w:rPr>
        <w:t xml:space="preserve">based approaches should be deprioritized. </w:t>
      </w:r>
      <w:r w:rsidRPr="006B557D">
        <w:rPr>
          <w:b/>
          <w:bCs/>
          <w:lang w:eastAsia="en-US"/>
        </w:rPr>
        <w:t xml:space="preserve"> </w:t>
      </w:r>
    </w:p>
    <w:p w14:paraId="1F01F0B8" w14:textId="77777777" w:rsidR="00413BA7" w:rsidRPr="00552A1A" w:rsidRDefault="00413BA7" w:rsidP="00552A1A"/>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26C3EE55" w14:textId="77777777" w:rsidR="001F4365" w:rsidRPr="007431D0" w:rsidRDefault="00395784" w:rsidP="001F4365">
      <w:pPr>
        <w:pStyle w:val="ListParagraph"/>
        <w:numPr>
          <w:ilvl w:val="0"/>
          <w:numId w:val="38"/>
        </w:numPr>
        <w:spacing w:before="240"/>
        <w:rPr>
          <w:b/>
          <w:bCs/>
        </w:rPr>
      </w:pPr>
      <w:r w:rsidRPr="0004708F">
        <w:rPr>
          <w:b/>
          <w:bCs/>
          <w:lang w:eastAsia="en-US"/>
        </w:rPr>
        <w:t xml:space="preserve"> </w:t>
      </w:r>
      <w:r w:rsidR="001F4365" w:rsidRPr="00F93E70">
        <w:rPr>
          <w:b/>
          <w:bCs/>
        </w:rPr>
        <w:t xml:space="preserve">For a </w:t>
      </w:r>
      <w:r w:rsidR="001F4365">
        <w:rPr>
          <w:b/>
          <w:bCs/>
        </w:rPr>
        <w:t>network-side</w:t>
      </w:r>
      <w:r w:rsidR="001F4365" w:rsidRPr="00F93E70">
        <w:rPr>
          <w:b/>
          <w:bCs/>
        </w:rPr>
        <w:t xml:space="preserve"> AI/ML model, for BM-Case 1/2, implicit configuration of set B for AI/ML model i</w:t>
      </w:r>
      <w:r w:rsidR="001F4365">
        <w:rPr>
          <w:b/>
          <w:bCs/>
        </w:rPr>
        <w:t>nput can be used based on existing CSI-</w:t>
      </w:r>
      <w:proofErr w:type="spellStart"/>
      <w:r w:rsidR="001F4365">
        <w:rPr>
          <w:b/>
          <w:bCs/>
        </w:rPr>
        <w:t>ResourceConfig</w:t>
      </w:r>
      <w:proofErr w:type="spellEnd"/>
      <w:r w:rsidR="001F4365">
        <w:rPr>
          <w:b/>
          <w:bCs/>
        </w:rPr>
        <w:t xml:space="preserve"> and CSI-</w:t>
      </w:r>
      <w:proofErr w:type="spellStart"/>
      <w:r w:rsidR="001F4365">
        <w:rPr>
          <w:b/>
          <w:bCs/>
        </w:rPr>
        <w:t>ReportConfig</w:t>
      </w:r>
      <w:proofErr w:type="spellEnd"/>
      <w:r w:rsidR="001F4365">
        <w:rPr>
          <w:b/>
          <w:bCs/>
        </w:rPr>
        <w:t xml:space="preserve"> frameworks. Configuration of set A is not required.</w:t>
      </w:r>
    </w:p>
    <w:p w14:paraId="459AF378" w14:textId="77777777" w:rsidR="001F4365" w:rsidRPr="00F93E70" w:rsidRDefault="001F4365" w:rsidP="001F4365">
      <w:pPr>
        <w:pStyle w:val="ListParagraph"/>
        <w:numPr>
          <w:ilvl w:val="0"/>
          <w:numId w:val="38"/>
        </w:numPr>
        <w:spacing w:before="240"/>
        <w:rPr>
          <w:b/>
          <w:bCs/>
        </w:rPr>
      </w:pPr>
      <w:r w:rsidRPr="00F93E70">
        <w:rPr>
          <w:b/>
          <w:bCs/>
        </w:rPr>
        <w:t xml:space="preserve">For a </w:t>
      </w:r>
      <w:r>
        <w:rPr>
          <w:b/>
          <w:bCs/>
        </w:rPr>
        <w:t>UE-</w:t>
      </w:r>
      <w:r w:rsidRPr="00F93E70">
        <w:rPr>
          <w:b/>
          <w:bCs/>
        </w:rPr>
        <w:t xml:space="preserve">side AI/ML model, for BM-Case 1/2, explicit configuration of set A and set B should be </w:t>
      </w:r>
      <w:r>
        <w:rPr>
          <w:b/>
          <w:bCs/>
        </w:rPr>
        <w:t>supported</w:t>
      </w:r>
      <w:r w:rsidRPr="00F93E70">
        <w:rPr>
          <w:b/>
          <w:bCs/>
        </w:rPr>
        <w:t xml:space="preserve"> and the configuration may be based on UE capability </w:t>
      </w:r>
      <w:r>
        <w:rPr>
          <w:b/>
          <w:bCs/>
        </w:rPr>
        <w:t xml:space="preserve">and any UE-side conditions </w:t>
      </w:r>
      <w:r w:rsidRPr="00F93E70">
        <w:rPr>
          <w:b/>
          <w:bCs/>
        </w:rPr>
        <w:t>related to supported model and input/output types.</w:t>
      </w:r>
    </w:p>
    <w:p w14:paraId="647B0C19" w14:textId="77777777" w:rsidR="001F4365" w:rsidRDefault="001F4365" w:rsidP="001F4365">
      <w:pPr>
        <w:pStyle w:val="ListParagraph"/>
        <w:numPr>
          <w:ilvl w:val="0"/>
          <w:numId w:val="38"/>
        </w:numPr>
        <w:spacing w:before="240"/>
        <w:rPr>
          <w:b/>
          <w:bCs/>
        </w:rPr>
      </w:pPr>
      <w:r w:rsidRPr="00F93E70">
        <w:rPr>
          <w:b/>
          <w:bCs/>
        </w:rPr>
        <w:t xml:space="preserve">For a </w:t>
      </w:r>
      <w:r>
        <w:rPr>
          <w:b/>
          <w:bCs/>
        </w:rPr>
        <w:t>UE-</w:t>
      </w:r>
      <w:r w:rsidRPr="00F93E70">
        <w:rPr>
          <w:b/>
          <w:bCs/>
        </w:rPr>
        <w:t xml:space="preserve">side AI/ML model, for BM-Case 1/2, </w:t>
      </w:r>
      <w:r>
        <w:rPr>
          <w:b/>
          <w:bCs/>
        </w:rPr>
        <w:t>set A should be configured using a new IE which lists the resources which form the QCL sources for DL Tx beams which are mapped to the output of the UE-side model</w:t>
      </w:r>
      <w:r w:rsidRPr="00F93E70">
        <w:rPr>
          <w:b/>
          <w:bCs/>
        </w:rPr>
        <w:t>.</w:t>
      </w:r>
      <w:r>
        <w:rPr>
          <w:b/>
          <w:bCs/>
        </w:rPr>
        <w:t xml:space="preserve"> Set B may be configured via an association to set A or independently. </w:t>
      </w:r>
    </w:p>
    <w:p w14:paraId="5F8BFC30" w14:textId="77777777" w:rsidR="001F4365" w:rsidRDefault="001F4365" w:rsidP="001F4365">
      <w:pPr>
        <w:pStyle w:val="ListParagraph"/>
        <w:numPr>
          <w:ilvl w:val="0"/>
          <w:numId w:val="38"/>
        </w:numPr>
        <w:spacing w:before="240"/>
        <w:rPr>
          <w:b/>
          <w:bCs/>
        </w:rPr>
      </w:pPr>
      <w:r w:rsidRPr="00F93E70">
        <w:rPr>
          <w:b/>
          <w:bCs/>
        </w:rPr>
        <w:t xml:space="preserve">For a </w:t>
      </w:r>
      <w:r>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Pr>
          <w:b/>
          <w:bCs/>
        </w:rPr>
        <w:t>UE-side</w:t>
      </w:r>
      <w:r w:rsidRPr="00F93E70">
        <w:rPr>
          <w:b/>
          <w:bCs/>
        </w:rPr>
        <w:t xml:space="preserve"> model can support. </w:t>
      </w:r>
    </w:p>
    <w:p w14:paraId="1856A6DD" w14:textId="77777777" w:rsidR="001F4365" w:rsidRPr="0065012F" w:rsidRDefault="001F4365" w:rsidP="001F4365">
      <w:pPr>
        <w:pStyle w:val="ListParagraph"/>
        <w:numPr>
          <w:ilvl w:val="0"/>
          <w:numId w:val="38"/>
        </w:numPr>
        <w:spacing w:before="240"/>
        <w:rPr>
          <w:b/>
          <w:bCs/>
        </w:rPr>
      </w:pPr>
      <w:r w:rsidRPr="00453694">
        <w:rPr>
          <w:b/>
          <w:bCs/>
        </w:rPr>
        <w:t xml:space="preserve">RAN1 should further discuss if one-shot L1 measurements are used for set B beams or if averaging of L1 measurements over time is needed. </w:t>
      </w:r>
    </w:p>
    <w:p w14:paraId="4F4C3590" w14:textId="77777777" w:rsidR="001F4365" w:rsidRPr="0065012F" w:rsidRDefault="001F4365" w:rsidP="001F4365">
      <w:pPr>
        <w:pStyle w:val="ListParagraph"/>
        <w:numPr>
          <w:ilvl w:val="0"/>
          <w:numId w:val="38"/>
        </w:numPr>
        <w:spacing w:before="240"/>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Pr>
          <w:b/>
          <w:bCs/>
        </w:rPr>
        <w:t xml:space="preserve"> or implicit based on measurement resources</w:t>
      </w:r>
      <w:r w:rsidRPr="00F93E70">
        <w:rPr>
          <w:b/>
          <w:bCs/>
        </w:rPr>
        <w:t xml:space="preserve"> configured to the UE. </w:t>
      </w:r>
    </w:p>
    <w:p w14:paraId="39AFC7E1" w14:textId="77777777" w:rsidR="001F4365" w:rsidRPr="0065012F" w:rsidRDefault="001F4365" w:rsidP="001F4365">
      <w:pPr>
        <w:pStyle w:val="ListParagraph"/>
        <w:numPr>
          <w:ilvl w:val="0"/>
          <w:numId w:val="38"/>
        </w:numPr>
        <w:spacing w:before="240"/>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2793D22A" w14:textId="77777777" w:rsidR="001F4365" w:rsidRPr="0065012F" w:rsidRDefault="001F4365" w:rsidP="001F4365">
      <w:pPr>
        <w:pStyle w:val="ListParagraph"/>
        <w:numPr>
          <w:ilvl w:val="0"/>
          <w:numId w:val="38"/>
        </w:numPr>
        <w:spacing w:before="240"/>
        <w:rPr>
          <w:b/>
          <w:bCs/>
        </w:rPr>
      </w:pPr>
      <w:r>
        <w:rPr>
          <w:b/>
          <w:bCs/>
        </w:rPr>
        <w:t xml:space="preserve">The container for UE beam reporting should be dependent on the type of collected data i.e., inference/model monitoring data collection should use L1 based reporting, while data collection for training should use RRC or MAC-CE based reporting. </w:t>
      </w:r>
    </w:p>
    <w:p w14:paraId="6CF25D69" w14:textId="77777777" w:rsidR="001F4365" w:rsidRPr="00453694" w:rsidRDefault="001F4365" w:rsidP="001F4365">
      <w:pPr>
        <w:pStyle w:val="ListParagraph"/>
        <w:numPr>
          <w:ilvl w:val="0"/>
          <w:numId w:val="38"/>
        </w:numPr>
        <w:spacing w:before="240"/>
        <w:rPr>
          <w:b/>
          <w:bCs/>
        </w:rPr>
      </w:pPr>
      <w:r w:rsidRPr="00453694">
        <w:rPr>
          <w:b/>
          <w:bCs/>
        </w:rPr>
        <w:t>For data collection for a network-side model, further discuss the benefits of the UE reporting</w:t>
      </w:r>
      <w:r>
        <w:rPr>
          <w:b/>
          <w:bCs/>
        </w:rPr>
        <w:t xml:space="preserve"> assistance information e.g.,</w:t>
      </w:r>
      <w:r w:rsidRPr="00453694">
        <w:rPr>
          <w:b/>
          <w:bCs/>
        </w:rPr>
        <w:t xml:space="preserve"> Rx beam assumption for L1 measurement </w:t>
      </w:r>
      <w:r>
        <w:rPr>
          <w:b/>
          <w:bCs/>
        </w:rPr>
        <w:t>for the beams configured for measurement and reporting</w:t>
      </w:r>
      <w:r w:rsidRPr="00453694">
        <w:rPr>
          <w:b/>
          <w:bCs/>
        </w:rPr>
        <w:t xml:space="preserve">. </w:t>
      </w:r>
    </w:p>
    <w:p w14:paraId="28F68247" w14:textId="77777777" w:rsidR="001F4365" w:rsidRPr="00453694" w:rsidRDefault="001F4365" w:rsidP="001F4365">
      <w:pPr>
        <w:pStyle w:val="ListParagraph"/>
        <w:numPr>
          <w:ilvl w:val="0"/>
          <w:numId w:val="38"/>
        </w:numPr>
        <w:spacing w:before="240"/>
        <w:rPr>
          <w:b/>
          <w:bCs/>
        </w:rPr>
      </w:pPr>
      <w:r w:rsidRPr="00453694">
        <w:rPr>
          <w:b/>
          <w:bCs/>
        </w:rPr>
        <w:t xml:space="preserve">RAN1 should further discuss </w:t>
      </w:r>
      <w:r>
        <w:rPr>
          <w:b/>
          <w:bCs/>
        </w:rPr>
        <w:t xml:space="preserve">if and </w:t>
      </w:r>
      <w:r w:rsidRPr="00453694">
        <w:rPr>
          <w:b/>
          <w:bCs/>
        </w:rPr>
        <w:t>how the same UE Rx beam assumption can be maintained for measurement of set A for data collection for model training and for measurement of set B for model input of the corresponding model</w:t>
      </w:r>
      <w:r>
        <w:rPr>
          <w:b/>
          <w:bCs/>
        </w:rPr>
        <w:t>.</w:t>
      </w:r>
    </w:p>
    <w:p w14:paraId="13F09E76" w14:textId="77777777" w:rsidR="001F4365" w:rsidRPr="0065012F" w:rsidRDefault="001F4365" w:rsidP="001F4365">
      <w:pPr>
        <w:pStyle w:val="ListParagraph"/>
        <w:numPr>
          <w:ilvl w:val="0"/>
          <w:numId w:val="38"/>
        </w:numPr>
        <w:spacing w:before="240"/>
        <w:rPr>
          <w:b/>
          <w:bCs/>
        </w:rPr>
      </w:pPr>
      <w:r w:rsidRPr="00453694">
        <w:rPr>
          <w:b/>
          <w:bCs/>
        </w:rPr>
        <w:t xml:space="preserve">For data collection for a </w:t>
      </w:r>
      <w:r>
        <w:rPr>
          <w:b/>
          <w:bCs/>
        </w:rPr>
        <w:t>UE-side</w:t>
      </w:r>
      <w:r w:rsidRPr="00453694">
        <w:rPr>
          <w:b/>
          <w:bCs/>
        </w:rPr>
        <w:t xml:space="preserve"> AI/ML model, consider UE triggering for data collection from the network based on a configured set A of beams.</w:t>
      </w:r>
    </w:p>
    <w:p w14:paraId="10FBBEFB" w14:textId="77777777" w:rsidR="001F4365" w:rsidRPr="003C103A" w:rsidRDefault="001F4365" w:rsidP="001F4365">
      <w:pPr>
        <w:pStyle w:val="ListParagraph"/>
        <w:numPr>
          <w:ilvl w:val="0"/>
          <w:numId w:val="38"/>
        </w:numPr>
        <w:spacing w:before="240"/>
        <w:rPr>
          <w:b/>
          <w:bCs/>
        </w:rPr>
      </w:pPr>
      <w:r w:rsidRPr="003C103A">
        <w:rPr>
          <w:b/>
          <w:bCs/>
        </w:rPr>
        <w:t xml:space="preserve">For a NW-sided AI/ML model, the beam report should contain the L1 measurement quantity (e.g. L1-RSRP) and the index of the measured RS. </w:t>
      </w:r>
    </w:p>
    <w:p w14:paraId="24DA59CF" w14:textId="77777777" w:rsidR="001F4365" w:rsidRPr="00F93E70" w:rsidRDefault="001F4365" w:rsidP="001F4365">
      <w:pPr>
        <w:pStyle w:val="ListParagraph"/>
        <w:numPr>
          <w:ilvl w:val="0"/>
          <w:numId w:val="38"/>
        </w:numPr>
        <w:spacing w:before="240"/>
        <w:rPr>
          <w:b/>
          <w:bCs/>
        </w:rPr>
      </w:pPr>
      <w:r w:rsidRPr="00F93E70">
        <w:rPr>
          <w:b/>
          <w:bCs/>
        </w:rPr>
        <w:t xml:space="preserve">For a </w:t>
      </w:r>
      <w:r>
        <w:rPr>
          <w:b/>
          <w:bCs/>
        </w:rPr>
        <w:t>network-side</w:t>
      </w:r>
      <w:r w:rsidRPr="00F93E70">
        <w:rPr>
          <w:b/>
          <w:bCs/>
        </w:rPr>
        <w:t xml:space="preserve"> AI/ML model, for BM-Case 2, 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The UE should provide L1 reports with measurements associated with related timestamps of measurements. </w:t>
      </w:r>
    </w:p>
    <w:p w14:paraId="67B41DA2" w14:textId="77777777" w:rsidR="001F4365" w:rsidRPr="0065012F" w:rsidRDefault="001F4365" w:rsidP="001F4365">
      <w:pPr>
        <w:pStyle w:val="ListParagraph"/>
        <w:numPr>
          <w:ilvl w:val="0"/>
          <w:numId w:val="38"/>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03E1BBFA" w14:textId="77777777" w:rsidR="001F4365" w:rsidRPr="0065012F" w:rsidRDefault="001F4365" w:rsidP="001F4365">
      <w:pPr>
        <w:pStyle w:val="ListParagraph"/>
        <w:numPr>
          <w:ilvl w:val="0"/>
          <w:numId w:val="38"/>
        </w:numPr>
        <w:spacing w:before="240"/>
        <w:rPr>
          <w:b/>
          <w:bCs/>
        </w:rPr>
      </w:pPr>
      <w:r w:rsidRPr="00453694">
        <w:rPr>
          <w:b/>
          <w:bCs/>
        </w:rPr>
        <w:t xml:space="preserve">For model inference of </w:t>
      </w:r>
      <w:r>
        <w:rPr>
          <w:b/>
          <w:bCs/>
        </w:rPr>
        <w:t>UE-side</w:t>
      </w:r>
      <w:r w:rsidRPr="00453694">
        <w:rPr>
          <w:b/>
          <w:bCs/>
        </w:rPr>
        <w:t xml:space="preserve"> AI/ML model,</w:t>
      </w:r>
      <w:r>
        <w:rPr>
          <w:b/>
          <w:bCs/>
        </w:rPr>
        <w:t xml:space="preserve"> for reporting predicted beams and related RSRP (Opt-2), differentiation between measured L1-RSRP and predicted RSRP from a model is needed</w:t>
      </w:r>
      <w:r w:rsidRPr="00453694">
        <w:rPr>
          <w:b/>
          <w:bCs/>
        </w:rPr>
        <w:t xml:space="preserve">. </w:t>
      </w:r>
      <w:r>
        <w:rPr>
          <w:b/>
          <w:bCs/>
        </w:rPr>
        <w:t xml:space="preserve">It can be based on an additional bit of information in the report per reported beam. </w:t>
      </w:r>
    </w:p>
    <w:p w14:paraId="05F51D6C" w14:textId="77777777" w:rsidR="001F4365" w:rsidRPr="0065012F" w:rsidRDefault="001F4365" w:rsidP="001F4365">
      <w:pPr>
        <w:pStyle w:val="ListParagraph"/>
        <w:numPr>
          <w:ilvl w:val="0"/>
          <w:numId w:val="38"/>
        </w:numPr>
        <w:spacing w:before="240"/>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Pr>
          <w:b/>
          <w:bCs/>
        </w:rPr>
        <w:t>subject to</w:t>
      </w:r>
      <w:r w:rsidRPr="00F93E70">
        <w:rPr>
          <w:b/>
          <w:bCs/>
        </w:rPr>
        <w:t xml:space="preserve"> UE capability</w:t>
      </w:r>
      <w:r>
        <w:rPr>
          <w:b/>
          <w:bCs/>
        </w:rPr>
        <w:t xml:space="preserve">. Accordingly, </w:t>
      </w:r>
      <w:r w:rsidRPr="00F93E70">
        <w:rPr>
          <w:b/>
          <w:bCs/>
        </w:rPr>
        <w:t>the L1 report from UE to gNB after inference may be defined based on the configured value.</w:t>
      </w:r>
    </w:p>
    <w:p w14:paraId="2776632C" w14:textId="77777777" w:rsidR="001F4365" w:rsidRPr="0065012F" w:rsidRDefault="001F4365" w:rsidP="001F4365">
      <w:pPr>
        <w:pStyle w:val="ListParagraph"/>
        <w:numPr>
          <w:ilvl w:val="0"/>
          <w:numId w:val="38"/>
        </w:numPr>
        <w:spacing w:before="240"/>
        <w:rPr>
          <w:b/>
          <w:bCs/>
        </w:rPr>
      </w:pPr>
      <w:r w:rsidRPr="00B45727">
        <w:rPr>
          <w:b/>
          <w:bCs/>
        </w:rPr>
        <w:t xml:space="preserve">For BM-Case 1 and 2, RAN1 should consider beam indication of predicted beams </w:t>
      </w:r>
      <w:r>
        <w:rPr>
          <w:b/>
          <w:bCs/>
        </w:rPr>
        <w:t xml:space="preserve">which have TCI states that </w:t>
      </w:r>
      <w:r w:rsidRPr="00B45727">
        <w:rPr>
          <w:b/>
          <w:bCs/>
        </w:rPr>
        <w:t xml:space="preserve">are not part of the set of MAC-CE activated TCI states.  </w:t>
      </w:r>
    </w:p>
    <w:p w14:paraId="03C74589" w14:textId="77777777" w:rsidR="001F4365" w:rsidRDefault="001F4365" w:rsidP="001F4365">
      <w:pPr>
        <w:pStyle w:val="ListParagraph"/>
        <w:numPr>
          <w:ilvl w:val="0"/>
          <w:numId w:val="38"/>
        </w:numPr>
        <w:spacing w:before="240"/>
        <w:rPr>
          <w:b/>
          <w:bCs/>
        </w:rPr>
      </w:pPr>
      <w:r w:rsidRPr="002D53DF">
        <w:rPr>
          <w:b/>
          <w:bCs/>
        </w:rPr>
        <w:t>Support Alt-1, Alt-2</w:t>
      </w:r>
      <w:r>
        <w:rPr>
          <w:b/>
          <w:bCs/>
        </w:rPr>
        <w:t>,</w:t>
      </w:r>
      <w:r w:rsidRPr="002D53DF">
        <w:rPr>
          <w:b/>
          <w:bCs/>
        </w:rPr>
        <w:t xml:space="preserve"> and Alt-4 for model monitoring metrics</w:t>
      </w:r>
      <w:r>
        <w:rPr>
          <w:b/>
          <w:bCs/>
        </w:rPr>
        <w:t>:</w:t>
      </w:r>
    </w:p>
    <w:p w14:paraId="0EC3553D" w14:textId="77777777" w:rsidR="001F4365" w:rsidRDefault="001F4365" w:rsidP="001F4365">
      <w:pPr>
        <w:pStyle w:val="ListParagraph"/>
        <w:numPr>
          <w:ilvl w:val="0"/>
          <w:numId w:val="37"/>
        </w:numPr>
        <w:spacing w:before="240"/>
        <w:rPr>
          <w:b/>
          <w:bCs/>
        </w:rPr>
      </w:pPr>
      <w:r w:rsidRPr="000B2382">
        <w:rPr>
          <w:b/>
          <w:bCs/>
        </w:rPr>
        <w:t>Alt.1: Beam prediction accuracy related KPIs, e.g., Top-K/1 beam prediction accuracy</w:t>
      </w:r>
      <w:r>
        <w:rPr>
          <w:b/>
          <w:bCs/>
        </w:rPr>
        <w:t>.</w:t>
      </w:r>
    </w:p>
    <w:p w14:paraId="76A9CF09" w14:textId="77777777" w:rsidR="001F4365" w:rsidRDefault="001F4365" w:rsidP="001F4365">
      <w:pPr>
        <w:pStyle w:val="ListParagraph"/>
        <w:numPr>
          <w:ilvl w:val="0"/>
          <w:numId w:val="37"/>
        </w:numPr>
        <w:spacing w:before="240"/>
        <w:rPr>
          <w:b/>
          <w:bCs/>
        </w:rPr>
      </w:pPr>
      <w:r w:rsidRPr="000B2382">
        <w:rPr>
          <w:b/>
          <w:bCs/>
        </w:rPr>
        <w:t>Alt.2: Link quality related KPIs, e.g., throughput, L1-RSRP, L1-SINR, hypothetical BLER</w:t>
      </w:r>
      <w:r>
        <w:rPr>
          <w:b/>
          <w:bCs/>
        </w:rPr>
        <w:t>.</w:t>
      </w:r>
    </w:p>
    <w:p w14:paraId="6B789037" w14:textId="77777777" w:rsidR="001F4365" w:rsidRPr="0065012F" w:rsidRDefault="001F4365" w:rsidP="001F4365">
      <w:pPr>
        <w:pStyle w:val="ListParagraph"/>
        <w:numPr>
          <w:ilvl w:val="0"/>
          <w:numId w:val="37"/>
        </w:numPr>
        <w:spacing w:before="240"/>
        <w:rPr>
          <w:b/>
          <w:bCs/>
        </w:rPr>
      </w:pPr>
      <w:r w:rsidRPr="000B2382">
        <w:rPr>
          <w:b/>
          <w:bCs/>
        </w:rPr>
        <w:t>Alt.4: The L1-RSRP difference evaluated by comparing measured RSRP and predicted RSRP</w:t>
      </w:r>
      <w:r>
        <w:rPr>
          <w:b/>
          <w:bCs/>
        </w:rPr>
        <w:t>.</w:t>
      </w:r>
    </w:p>
    <w:p w14:paraId="0B41893E" w14:textId="77777777" w:rsidR="001F4365" w:rsidRPr="0065012F" w:rsidRDefault="001F4365" w:rsidP="001F4365">
      <w:pPr>
        <w:pStyle w:val="ListParagraph"/>
        <w:numPr>
          <w:ilvl w:val="0"/>
          <w:numId w:val="38"/>
        </w:numPr>
        <w:spacing w:before="240"/>
        <w:rPr>
          <w:b/>
          <w:bCs/>
        </w:rPr>
      </w:pPr>
      <w:r w:rsidRPr="00453694">
        <w:rPr>
          <w:b/>
          <w:bCs/>
        </w:rPr>
        <w:t xml:space="preserve">For </w:t>
      </w:r>
      <w:r>
        <w:rPr>
          <w:b/>
          <w:bCs/>
        </w:rPr>
        <w:t>network-side</w:t>
      </w:r>
      <w:r w:rsidRPr="00453694">
        <w:rPr>
          <w:b/>
          <w:bCs/>
        </w:rPr>
        <w:t xml:space="preserve"> AI/ML models, consider UE event triggered model monitoring with periodic or aperiodic measurement on set B of beams. </w:t>
      </w:r>
    </w:p>
    <w:p w14:paraId="6C3ABB5B" w14:textId="77777777" w:rsidR="001F4365" w:rsidRPr="0065012F" w:rsidRDefault="001F4365" w:rsidP="001F4365">
      <w:pPr>
        <w:pStyle w:val="ListParagraph"/>
        <w:numPr>
          <w:ilvl w:val="0"/>
          <w:numId w:val="38"/>
        </w:numPr>
        <w:spacing w:before="240"/>
        <w:rPr>
          <w:b/>
          <w:bCs/>
        </w:rPr>
      </w:pPr>
      <w:r w:rsidRPr="00453694">
        <w:rPr>
          <w:b/>
          <w:bCs/>
        </w:rPr>
        <w:t>For UE-side AI/ML models, consider UE</w:t>
      </w:r>
      <w:r>
        <w:rPr>
          <w:b/>
          <w:bCs/>
        </w:rPr>
        <w:t>-</w:t>
      </w:r>
      <w:r w:rsidRPr="00453694">
        <w:rPr>
          <w:b/>
          <w:bCs/>
        </w:rPr>
        <w:t>event</w:t>
      </w:r>
      <w:r>
        <w:rPr>
          <w:b/>
          <w:bCs/>
        </w:rPr>
        <w:t>-</w:t>
      </w:r>
      <w:r w:rsidRPr="00453694">
        <w:rPr>
          <w:b/>
          <w:bCs/>
        </w:rPr>
        <w:t>triggered model monitoring</w:t>
      </w:r>
      <w:r w:rsidRPr="0065012F">
        <w:rPr>
          <w:b/>
          <w:bCs/>
        </w:rPr>
        <w:t xml:space="preserve">. </w:t>
      </w:r>
    </w:p>
    <w:p w14:paraId="243275DD" w14:textId="77777777" w:rsidR="001F4365" w:rsidRPr="0065012F" w:rsidRDefault="001F4365" w:rsidP="001F4365">
      <w:pPr>
        <w:pStyle w:val="ListParagraph"/>
        <w:numPr>
          <w:ilvl w:val="0"/>
          <w:numId w:val="38"/>
        </w:numPr>
        <w:spacing w:before="240"/>
        <w:rPr>
          <w:b/>
          <w:bCs/>
        </w:rPr>
      </w:pPr>
      <w:r w:rsidRPr="00453694">
        <w:rPr>
          <w:b/>
          <w:bCs/>
        </w:rPr>
        <w:t xml:space="preserve">For model monitoring for BM-Case-2, further consider if the time window for model monitoring should be identical to observation window for model inferencing. </w:t>
      </w:r>
    </w:p>
    <w:p w14:paraId="3EE07707" w14:textId="77777777" w:rsidR="001F4365" w:rsidRPr="0065012F" w:rsidRDefault="001F4365" w:rsidP="001F4365">
      <w:pPr>
        <w:pStyle w:val="ListParagraph"/>
        <w:numPr>
          <w:ilvl w:val="0"/>
          <w:numId w:val="38"/>
        </w:numPr>
        <w:spacing w:before="240"/>
        <w:rPr>
          <w:b/>
          <w:bCs/>
        </w:rPr>
      </w:pPr>
      <w:r w:rsidRPr="00350E65">
        <w:rPr>
          <w:b/>
          <w:bCs/>
        </w:rPr>
        <w:t xml:space="preserve">For a UE-side AI/ML model, support indication of AI/ML model failure based on measurement on a set of configured resources and comparison with predicted L1 measurements from the AI/ML model. If the RSRP difference is below a threshold, UE can indicate model failure to the network. </w:t>
      </w:r>
    </w:p>
    <w:p w14:paraId="444315EB" w14:textId="77777777" w:rsidR="001F4365" w:rsidRPr="0065012F" w:rsidRDefault="001F4365" w:rsidP="001F4365">
      <w:pPr>
        <w:pStyle w:val="ListParagraph"/>
        <w:numPr>
          <w:ilvl w:val="0"/>
          <w:numId w:val="38"/>
        </w:numPr>
        <w:spacing w:before="240"/>
        <w:rPr>
          <w:b/>
          <w:bCs/>
        </w:rPr>
      </w:pPr>
      <w:r w:rsidRPr="00453694">
        <w:rPr>
          <w:b/>
          <w:bCs/>
        </w:rPr>
        <w:t xml:space="preserve">For </w:t>
      </w:r>
      <w:r>
        <w:rPr>
          <w:b/>
          <w:bCs/>
        </w:rPr>
        <w:t>UE-</w:t>
      </w:r>
      <w:r w:rsidRPr="00453694">
        <w:rPr>
          <w:b/>
          <w:bCs/>
        </w:rPr>
        <w:t>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5CACB20F" w14:textId="77777777" w:rsidR="001F4365" w:rsidRPr="0065012F" w:rsidRDefault="001F4365" w:rsidP="001F4365">
      <w:pPr>
        <w:pStyle w:val="ListParagraph"/>
        <w:numPr>
          <w:ilvl w:val="0"/>
          <w:numId w:val="38"/>
        </w:numPr>
        <w:spacing w:before="240"/>
        <w:rPr>
          <w:b/>
          <w:bCs/>
        </w:rPr>
      </w:pPr>
      <w:r w:rsidRPr="00453694">
        <w:rPr>
          <w:b/>
          <w:bCs/>
        </w:rPr>
        <w:t xml:space="preserve">For </w:t>
      </w:r>
      <w:r>
        <w:rPr>
          <w:b/>
          <w:bCs/>
        </w:rPr>
        <w:t>network-side</w:t>
      </w:r>
      <w:r w:rsidRPr="00453694">
        <w:rPr>
          <w:b/>
          <w:bCs/>
        </w:rPr>
        <w:t xml:space="preserve"> AI/ML model, UE Rx beam assumptions for measuring </w:t>
      </w:r>
      <w:r>
        <w:rPr>
          <w:b/>
          <w:bCs/>
        </w:rPr>
        <w:t>s</w:t>
      </w:r>
      <w:r w:rsidRPr="00453694">
        <w:rPr>
          <w:b/>
          <w:bCs/>
        </w:rPr>
        <w:t>et</w:t>
      </w:r>
      <w:r>
        <w:rPr>
          <w:b/>
          <w:bCs/>
        </w:rPr>
        <w:t>s</w:t>
      </w:r>
      <w:r w:rsidRPr="00453694">
        <w:rPr>
          <w:b/>
          <w:bCs/>
        </w:rPr>
        <w:t xml:space="preserve"> A/B during training data generation may be considered part of additional conditions</w:t>
      </w:r>
      <w:r w:rsidRPr="0065012F">
        <w:rPr>
          <w:b/>
          <w:bCs/>
        </w:rPr>
        <w:t xml:space="preserve">. </w:t>
      </w:r>
    </w:p>
    <w:p w14:paraId="6837D38C" w14:textId="77777777" w:rsidR="001F4365" w:rsidRPr="006B557D" w:rsidRDefault="001F4365" w:rsidP="001F4365">
      <w:pPr>
        <w:pStyle w:val="ListParagraph"/>
        <w:numPr>
          <w:ilvl w:val="0"/>
          <w:numId w:val="38"/>
        </w:numPr>
        <w:spacing w:before="240"/>
        <w:rPr>
          <w:b/>
          <w:bCs/>
        </w:rPr>
      </w:pPr>
      <w:r w:rsidRPr="006B557D">
        <w:rPr>
          <w:b/>
          <w:bCs/>
        </w:rPr>
        <w:t xml:space="preserve">For a UE sided AI/ML model, for consistency between training and inference, an ID can be assigned to set </w:t>
      </w:r>
      <w:r>
        <w:rPr>
          <w:b/>
          <w:bCs/>
        </w:rPr>
        <w:t>A/</w:t>
      </w:r>
      <w:r w:rsidRPr="006B557D">
        <w:rPr>
          <w:b/>
          <w:bCs/>
        </w:rPr>
        <w:t xml:space="preserve">B configuration which can be assumed to indicate that QCL assumptions for resources configured in the set are consistent when the same ID is used. </w:t>
      </w:r>
    </w:p>
    <w:p w14:paraId="40BB837E" w14:textId="77777777" w:rsidR="001F4365" w:rsidRPr="0065012F" w:rsidRDefault="001F4365" w:rsidP="001F4365">
      <w:pPr>
        <w:pStyle w:val="ListParagraph"/>
        <w:numPr>
          <w:ilvl w:val="0"/>
          <w:numId w:val="38"/>
        </w:numPr>
        <w:spacing w:before="240"/>
        <w:rPr>
          <w:b/>
          <w:bCs/>
        </w:rPr>
      </w:pPr>
      <w:r w:rsidRPr="006B557D">
        <w:rPr>
          <w:b/>
          <w:bCs/>
        </w:rPr>
        <w:t xml:space="preserve">For a UE sided AI/ML model, for consistency between training and inference, </w:t>
      </w:r>
      <w:r>
        <w:rPr>
          <w:b/>
          <w:bCs/>
        </w:rPr>
        <w:t xml:space="preserve">performance monitoring-based approaches should be deprioritized. </w:t>
      </w:r>
    </w:p>
    <w:p w14:paraId="0C83C2F5" w14:textId="74B0463F" w:rsidR="00395784" w:rsidRPr="0004708F" w:rsidRDefault="00395784" w:rsidP="0004708F">
      <w:pPr>
        <w:spacing w:before="240"/>
        <w:rPr>
          <w:b/>
          <w:bCs/>
        </w:rPr>
      </w:pP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05BB81A4" w14:textId="77777777" w:rsidR="00D563A0" w:rsidRDefault="00D563A0" w:rsidP="00B1032C">
      <w:pPr>
        <w:pStyle w:val="B1"/>
        <w:numPr>
          <w:ilvl w:val="0"/>
          <w:numId w:val="18"/>
        </w:numPr>
        <w:rPr>
          <w:lang w:eastAsia="zh-CN" w:bidi="hi-IN"/>
        </w:rPr>
      </w:pPr>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p>
    <w:p w14:paraId="19F69125" w14:textId="5749B0D8" w:rsidR="00D563A0" w:rsidRPr="00C32FB1" w:rsidRDefault="009C10AC" w:rsidP="00B1032C">
      <w:pPr>
        <w:pStyle w:val="ListParagraph"/>
        <w:numPr>
          <w:ilvl w:val="0"/>
          <w:numId w:val="18"/>
        </w:numPr>
        <w:rPr>
          <w:lang w:eastAsia="zh-CN" w:bidi="hi-IN"/>
        </w:rPr>
      </w:pPr>
      <w:bookmarkStart w:id="8"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8"/>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155716">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0D0C8" w14:textId="77777777" w:rsidR="00155716" w:rsidRDefault="00155716">
      <w:r>
        <w:separator/>
      </w:r>
    </w:p>
  </w:endnote>
  <w:endnote w:type="continuationSeparator" w:id="0">
    <w:p w14:paraId="7401E3C5" w14:textId="77777777" w:rsidR="00155716" w:rsidRDefault="00155716">
      <w:r>
        <w:continuationSeparator/>
      </w:r>
    </w:p>
  </w:endnote>
  <w:endnote w:type="continuationNotice" w:id="1">
    <w:p w14:paraId="1E84503B" w14:textId="77777777" w:rsidR="00155716" w:rsidRDefault="00155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8D553" w14:textId="77777777" w:rsidR="00155716" w:rsidRDefault="00155716">
      <w:r>
        <w:separator/>
      </w:r>
    </w:p>
  </w:footnote>
  <w:footnote w:type="continuationSeparator" w:id="0">
    <w:p w14:paraId="19990B86" w14:textId="77777777" w:rsidR="00155716" w:rsidRDefault="00155716">
      <w:r>
        <w:continuationSeparator/>
      </w:r>
    </w:p>
  </w:footnote>
  <w:footnote w:type="continuationNotice" w:id="1">
    <w:p w14:paraId="1E252484" w14:textId="77777777" w:rsidR="00155716" w:rsidRDefault="00155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A0C90"/>
    <w:multiLevelType w:val="hybridMultilevel"/>
    <w:tmpl w:val="C5445EF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149326F"/>
    <w:multiLevelType w:val="hybridMultilevel"/>
    <w:tmpl w:val="4C8E7076"/>
    <w:lvl w:ilvl="0" w:tplc="A044C9FA">
      <w:start w:val="19"/>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EA5C91"/>
    <w:multiLevelType w:val="hybridMultilevel"/>
    <w:tmpl w:val="76507E64"/>
    <w:lvl w:ilvl="0" w:tplc="04090001">
      <w:start w:val="1"/>
      <w:numFmt w:val="bullet"/>
      <w:lvlText w:val=""/>
      <w:lvlJc w:val="left"/>
      <w:pPr>
        <w:ind w:left="720" w:hanging="360"/>
      </w:pPr>
      <w:rPr>
        <w:rFonts w:ascii="Symbol" w:hAnsi="Symbol"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A06AA"/>
    <w:multiLevelType w:val="hybridMultilevel"/>
    <w:tmpl w:val="44BC53C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D55A95"/>
    <w:multiLevelType w:val="hybridMultilevel"/>
    <w:tmpl w:val="05061F38"/>
    <w:lvl w:ilvl="0" w:tplc="8A24244C">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8"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022C7"/>
    <w:multiLevelType w:val="hybridMultilevel"/>
    <w:tmpl w:val="DB6C6892"/>
    <w:lvl w:ilvl="0" w:tplc="0EBA618C">
      <w:start w:val="1"/>
      <w:numFmt w:val="decimal"/>
      <w:lvlText w:val="%1."/>
      <w:lvlJc w:val="left"/>
      <w:pPr>
        <w:ind w:left="720" w:hanging="360"/>
      </w:pPr>
      <w:rPr>
        <w:i w:val="0"/>
        <w:iCs w:val="0"/>
      </w:rPr>
    </w:lvl>
    <w:lvl w:ilvl="1" w:tplc="0E28635E">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D1377"/>
    <w:multiLevelType w:val="hybridMultilevel"/>
    <w:tmpl w:val="C5445EF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787556">
    <w:abstractNumId w:val="12"/>
  </w:num>
  <w:num w:numId="2" w16cid:durableId="1907646442">
    <w:abstractNumId w:val="36"/>
  </w:num>
  <w:num w:numId="3" w16cid:durableId="1227228228">
    <w:abstractNumId w:val="19"/>
  </w:num>
  <w:num w:numId="4" w16cid:durableId="301427716">
    <w:abstractNumId w:val="8"/>
  </w:num>
  <w:num w:numId="5" w16cid:durableId="898832843">
    <w:abstractNumId w:val="2"/>
  </w:num>
  <w:num w:numId="6" w16cid:durableId="598950363">
    <w:abstractNumId w:val="29"/>
  </w:num>
  <w:num w:numId="7" w16cid:durableId="1002783996">
    <w:abstractNumId w:val="3"/>
  </w:num>
  <w:num w:numId="8" w16cid:durableId="1229878210">
    <w:abstractNumId w:val="1"/>
  </w:num>
  <w:num w:numId="9" w16cid:durableId="1062218252">
    <w:abstractNumId w:val="21"/>
  </w:num>
  <w:num w:numId="10" w16cid:durableId="1814252886">
    <w:abstractNumId w:val="37"/>
  </w:num>
  <w:num w:numId="11" w16cid:durableId="1768229946">
    <w:abstractNumId w:val="26"/>
  </w:num>
  <w:num w:numId="12" w16cid:durableId="723799303">
    <w:abstractNumId w:val="20"/>
  </w:num>
  <w:num w:numId="13" w16cid:durableId="641471363">
    <w:abstractNumId w:val="35"/>
  </w:num>
  <w:num w:numId="14" w16cid:durableId="1347947745">
    <w:abstractNumId w:val="16"/>
  </w:num>
  <w:num w:numId="15" w16cid:durableId="287394432">
    <w:abstractNumId w:val="13"/>
  </w:num>
  <w:num w:numId="16" w16cid:durableId="976299476">
    <w:abstractNumId w:val="32"/>
  </w:num>
  <w:num w:numId="17" w16cid:durableId="2124490774">
    <w:abstractNumId w:val="27"/>
  </w:num>
  <w:num w:numId="18" w16cid:durableId="19548635">
    <w:abstractNumId w:val="11"/>
  </w:num>
  <w:num w:numId="19" w16cid:durableId="493646835">
    <w:abstractNumId w:val="6"/>
  </w:num>
  <w:num w:numId="20" w16cid:durableId="775102504">
    <w:abstractNumId w:val="34"/>
  </w:num>
  <w:num w:numId="21" w16cid:durableId="1666470588">
    <w:abstractNumId w:val="30"/>
  </w:num>
  <w:num w:numId="22" w16cid:durableId="1435511527">
    <w:abstractNumId w:val="24"/>
  </w:num>
  <w:num w:numId="23" w16cid:durableId="1832872417">
    <w:abstractNumId w:val="25"/>
  </w:num>
  <w:num w:numId="24" w16cid:durableId="1721514566">
    <w:abstractNumId w:val="5"/>
  </w:num>
  <w:num w:numId="25" w16cid:durableId="19019382">
    <w:abstractNumId w:val="28"/>
  </w:num>
  <w:num w:numId="26" w16cid:durableId="1706833888">
    <w:abstractNumId w:val="18"/>
  </w:num>
  <w:num w:numId="27" w16cid:durableId="288241004">
    <w:abstractNumId w:val="9"/>
  </w:num>
  <w:num w:numId="28" w16cid:durableId="909927566">
    <w:abstractNumId w:val="33"/>
  </w:num>
  <w:num w:numId="29" w16cid:durableId="1771049711">
    <w:abstractNumId w:val="15"/>
  </w:num>
  <w:num w:numId="30" w16cid:durableId="1617102205">
    <w:abstractNumId w:val="17"/>
  </w:num>
  <w:num w:numId="31" w16cid:durableId="439840251">
    <w:abstractNumId w:val="31"/>
  </w:num>
  <w:num w:numId="32" w16cid:durableId="349796624">
    <w:abstractNumId w:val="4"/>
  </w:num>
  <w:num w:numId="33" w16cid:durableId="394863525">
    <w:abstractNumId w:val="7"/>
  </w:num>
  <w:num w:numId="34" w16cid:durableId="400101639">
    <w:abstractNumId w:val="22"/>
  </w:num>
  <w:num w:numId="35" w16cid:durableId="1085494106">
    <w:abstractNumId w:val="14"/>
  </w:num>
  <w:num w:numId="36" w16cid:durableId="1761247103">
    <w:abstractNumId w:val="23"/>
  </w:num>
  <w:num w:numId="37" w16cid:durableId="32653847">
    <w:abstractNumId w:val="10"/>
  </w:num>
  <w:num w:numId="38" w16cid:durableId="2057505330">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1BEF"/>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01D"/>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796"/>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D87"/>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08F"/>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008"/>
    <w:rsid w:val="000612C5"/>
    <w:rsid w:val="00061E34"/>
    <w:rsid w:val="00062026"/>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668"/>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382"/>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A12"/>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CF5"/>
    <w:rsid w:val="000E4D01"/>
    <w:rsid w:val="000E5007"/>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1C6"/>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A24"/>
    <w:rsid w:val="00154A80"/>
    <w:rsid w:val="00154AA8"/>
    <w:rsid w:val="00154B50"/>
    <w:rsid w:val="00154E96"/>
    <w:rsid w:val="00154F3A"/>
    <w:rsid w:val="00155716"/>
    <w:rsid w:val="00155CB4"/>
    <w:rsid w:val="00155CB8"/>
    <w:rsid w:val="00155F7A"/>
    <w:rsid w:val="00156260"/>
    <w:rsid w:val="0015674F"/>
    <w:rsid w:val="00157654"/>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0D83"/>
    <w:rsid w:val="001713D1"/>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C1"/>
    <w:rsid w:val="00174A58"/>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F16"/>
    <w:rsid w:val="0018748B"/>
    <w:rsid w:val="0018767B"/>
    <w:rsid w:val="00187877"/>
    <w:rsid w:val="00187CBC"/>
    <w:rsid w:val="00190187"/>
    <w:rsid w:val="00190307"/>
    <w:rsid w:val="0019051A"/>
    <w:rsid w:val="00190731"/>
    <w:rsid w:val="00190927"/>
    <w:rsid w:val="00190AFC"/>
    <w:rsid w:val="00190BD5"/>
    <w:rsid w:val="00190FEB"/>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BF5"/>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F88"/>
    <w:rsid w:val="001C5FCC"/>
    <w:rsid w:val="001C619C"/>
    <w:rsid w:val="001C620A"/>
    <w:rsid w:val="001C6659"/>
    <w:rsid w:val="001C6AA5"/>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365"/>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475"/>
    <w:rsid w:val="002165F9"/>
    <w:rsid w:val="00216685"/>
    <w:rsid w:val="00216B17"/>
    <w:rsid w:val="00216BBF"/>
    <w:rsid w:val="00217135"/>
    <w:rsid w:val="0021737B"/>
    <w:rsid w:val="00217401"/>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81"/>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635"/>
    <w:rsid w:val="002A7A6A"/>
    <w:rsid w:val="002A7AB4"/>
    <w:rsid w:val="002A7B72"/>
    <w:rsid w:val="002A7E8B"/>
    <w:rsid w:val="002B00A6"/>
    <w:rsid w:val="002B05B2"/>
    <w:rsid w:val="002B06A4"/>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921"/>
    <w:rsid w:val="002C2B30"/>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D6F"/>
    <w:rsid w:val="00346EA4"/>
    <w:rsid w:val="0034700E"/>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1B"/>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2E5"/>
    <w:rsid w:val="003904B1"/>
    <w:rsid w:val="003907D2"/>
    <w:rsid w:val="00390B8F"/>
    <w:rsid w:val="00390B9A"/>
    <w:rsid w:val="00390C56"/>
    <w:rsid w:val="0039122C"/>
    <w:rsid w:val="0039124D"/>
    <w:rsid w:val="003914C2"/>
    <w:rsid w:val="00391A92"/>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9E1"/>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9B3"/>
    <w:rsid w:val="003C1ADF"/>
    <w:rsid w:val="003C1EC9"/>
    <w:rsid w:val="003C226A"/>
    <w:rsid w:val="003C270B"/>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E02"/>
    <w:rsid w:val="003F6ECB"/>
    <w:rsid w:val="003F6F1A"/>
    <w:rsid w:val="003F73A0"/>
    <w:rsid w:val="003F75DD"/>
    <w:rsid w:val="003F786E"/>
    <w:rsid w:val="003F7DFF"/>
    <w:rsid w:val="00400032"/>
    <w:rsid w:val="0040015E"/>
    <w:rsid w:val="00400277"/>
    <w:rsid w:val="00400427"/>
    <w:rsid w:val="00400629"/>
    <w:rsid w:val="004010CF"/>
    <w:rsid w:val="004012FA"/>
    <w:rsid w:val="00401624"/>
    <w:rsid w:val="004017C6"/>
    <w:rsid w:val="00401907"/>
    <w:rsid w:val="00401C9E"/>
    <w:rsid w:val="00401F58"/>
    <w:rsid w:val="004021C9"/>
    <w:rsid w:val="004024AB"/>
    <w:rsid w:val="00402506"/>
    <w:rsid w:val="00402C67"/>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BA7"/>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8E8"/>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4C8"/>
    <w:rsid w:val="004228B8"/>
    <w:rsid w:val="00422A01"/>
    <w:rsid w:val="00422DB5"/>
    <w:rsid w:val="0042307B"/>
    <w:rsid w:val="004230A0"/>
    <w:rsid w:val="00423326"/>
    <w:rsid w:val="004238F9"/>
    <w:rsid w:val="00423921"/>
    <w:rsid w:val="00423A73"/>
    <w:rsid w:val="0042425E"/>
    <w:rsid w:val="00424994"/>
    <w:rsid w:val="00424E7E"/>
    <w:rsid w:val="00424EEE"/>
    <w:rsid w:val="00425164"/>
    <w:rsid w:val="00425BAC"/>
    <w:rsid w:val="00425C41"/>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694"/>
    <w:rsid w:val="00453871"/>
    <w:rsid w:val="00453B31"/>
    <w:rsid w:val="00453D65"/>
    <w:rsid w:val="00453DEF"/>
    <w:rsid w:val="004543E4"/>
    <w:rsid w:val="0045443D"/>
    <w:rsid w:val="00454547"/>
    <w:rsid w:val="004548E5"/>
    <w:rsid w:val="00454AA7"/>
    <w:rsid w:val="00454C8B"/>
    <w:rsid w:val="00454E7F"/>
    <w:rsid w:val="00454F08"/>
    <w:rsid w:val="0045502E"/>
    <w:rsid w:val="00455105"/>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ACB"/>
    <w:rsid w:val="00472FC6"/>
    <w:rsid w:val="00472FCB"/>
    <w:rsid w:val="00473026"/>
    <w:rsid w:val="004730B8"/>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184"/>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D11"/>
    <w:rsid w:val="00483D20"/>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5FF0"/>
    <w:rsid w:val="004961DB"/>
    <w:rsid w:val="0049653E"/>
    <w:rsid w:val="0049681D"/>
    <w:rsid w:val="00496BEF"/>
    <w:rsid w:val="0049792C"/>
    <w:rsid w:val="00497A67"/>
    <w:rsid w:val="00497A7C"/>
    <w:rsid w:val="00497F79"/>
    <w:rsid w:val="004A01E1"/>
    <w:rsid w:val="004A0203"/>
    <w:rsid w:val="004A05B4"/>
    <w:rsid w:val="004A06D4"/>
    <w:rsid w:val="004A0814"/>
    <w:rsid w:val="004A086E"/>
    <w:rsid w:val="004A0BFA"/>
    <w:rsid w:val="004A0C81"/>
    <w:rsid w:val="004A0E00"/>
    <w:rsid w:val="004A0E98"/>
    <w:rsid w:val="004A15F7"/>
    <w:rsid w:val="004A1600"/>
    <w:rsid w:val="004A18EB"/>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2F0"/>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231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5FC4"/>
    <w:rsid w:val="004D635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39"/>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425"/>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3"/>
    <w:rsid w:val="005A3B1E"/>
    <w:rsid w:val="005A40D5"/>
    <w:rsid w:val="005A438E"/>
    <w:rsid w:val="005A4999"/>
    <w:rsid w:val="005A49C4"/>
    <w:rsid w:val="005A4E38"/>
    <w:rsid w:val="005A50CE"/>
    <w:rsid w:val="005A5182"/>
    <w:rsid w:val="005A588D"/>
    <w:rsid w:val="005A59CF"/>
    <w:rsid w:val="005A66F3"/>
    <w:rsid w:val="005A6A3A"/>
    <w:rsid w:val="005A6FA1"/>
    <w:rsid w:val="005A79BE"/>
    <w:rsid w:val="005A7E8A"/>
    <w:rsid w:val="005A7F72"/>
    <w:rsid w:val="005B030E"/>
    <w:rsid w:val="005B0591"/>
    <w:rsid w:val="005B0604"/>
    <w:rsid w:val="005B08FF"/>
    <w:rsid w:val="005B0A0F"/>
    <w:rsid w:val="005B1352"/>
    <w:rsid w:val="005B1F54"/>
    <w:rsid w:val="005B243D"/>
    <w:rsid w:val="005B2D4D"/>
    <w:rsid w:val="005B2EB8"/>
    <w:rsid w:val="005B355C"/>
    <w:rsid w:val="005B3C58"/>
    <w:rsid w:val="005B3C7C"/>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B11"/>
    <w:rsid w:val="005C0D61"/>
    <w:rsid w:val="005C0DDE"/>
    <w:rsid w:val="005C11DA"/>
    <w:rsid w:val="005C1225"/>
    <w:rsid w:val="005C132F"/>
    <w:rsid w:val="005C1752"/>
    <w:rsid w:val="005C1894"/>
    <w:rsid w:val="005C2144"/>
    <w:rsid w:val="005C228D"/>
    <w:rsid w:val="005C275B"/>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7C"/>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D03"/>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709"/>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10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C79"/>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96"/>
    <w:rsid w:val="006376E2"/>
    <w:rsid w:val="00637C24"/>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A20"/>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162"/>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B18"/>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0"/>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0FB8"/>
    <w:rsid w:val="006B10CD"/>
    <w:rsid w:val="006B122A"/>
    <w:rsid w:val="006B14F4"/>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CD8"/>
    <w:rsid w:val="006B2EBF"/>
    <w:rsid w:val="006B3604"/>
    <w:rsid w:val="006B364C"/>
    <w:rsid w:val="006B393F"/>
    <w:rsid w:val="006B3E55"/>
    <w:rsid w:val="006B4900"/>
    <w:rsid w:val="006B4D4E"/>
    <w:rsid w:val="006B5114"/>
    <w:rsid w:val="006B557D"/>
    <w:rsid w:val="006B5764"/>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693"/>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166"/>
    <w:rsid w:val="006C7520"/>
    <w:rsid w:val="006C75C9"/>
    <w:rsid w:val="006C7875"/>
    <w:rsid w:val="006D01A2"/>
    <w:rsid w:val="006D0233"/>
    <w:rsid w:val="006D03CD"/>
    <w:rsid w:val="006D0A70"/>
    <w:rsid w:val="006D0AD9"/>
    <w:rsid w:val="006D0DED"/>
    <w:rsid w:val="006D0E17"/>
    <w:rsid w:val="006D1355"/>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90B"/>
    <w:rsid w:val="006F0C12"/>
    <w:rsid w:val="006F0C5B"/>
    <w:rsid w:val="006F0EB1"/>
    <w:rsid w:val="006F1008"/>
    <w:rsid w:val="006F1291"/>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908"/>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0ED"/>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BD6"/>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20C9"/>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4055"/>
    <w:rsid w:val="00744679"/>
    <w:rsid w:val="00744696"/>
    <w:rsid w:val="007449C0"/>
    <w:rsid w:val="00744FB1"/>
    <w:rsid w:val="0074576E"/>
    <w:rsid w:val="007457FA"/>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A03"/>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5A3A"/>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84D"/>
    <w:rsid w:val="007B4937"/>
    <w:rsid w:val="007B4A05"/>
    <w:rsid w:val="007B57B5"/>
    <w:rsid w:val="007B5A66"/>
    <w:rsid w:val="007B5E5F"/>
    <w:rsid w:val="007B5F98"/>
    <w:rsid w:val="007B60B5"/>
    <w:rsid w:val="007B60B9"/>
    <w:rsid w:val="007B614B"/>
    <w:rsid w:val="007B630D"/>
    <w:rsid w:val="007B697F"/>
    <w:rsid w:val="007B7618"/>
    <w:rsid w:val="007B767C"/>
    <w:rsid w:val="007B7CC2"/>
    <w:rsid w:val="007C0379"/>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1CC"/>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0EF2"/>
    <w:rsid w:val="007E1130"/>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54D9"/>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9DC"/>
    <w:rsid w:val="00817B8F"/>
    <w:rsid w:val="00817C96"/>
    <w:rsid w:val="00817D2A"/>
    <w:rsid w:val="00817F27"/>
    <w:rsid w:val="0082024C"/>
    <w:rsid w:val="00820DF1"/>
    <w:rsid w:val="00821058"/>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6DCA"/>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847"/>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3BA"/>
    <w:rsid w:val="0089278F"/>
    <w:rsid w:val="00892B5D"/>
    <w:rsid w:val="00892FD7"/>
    <w:rsid w:val="00893024"/>
    <w:rsid w:val="0089367D"/>
    <w:rsid w:val="00893723"/>
    <w:rsid w:val="00893ABC"/>
    <w:rsid w:val="00893B3B"/>
    <w:rsid w:val="00893CB5"/>
    <w:rsid w:val="008940B1"/>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1700"/>
    <w:rsid w:val="008C2423"/>
    <w:rsid w:val="008C2426"/>
    <w:rsid w:val="008C2453"/>
    <w:rsid w:val="008C26B4"/>
    <w:rsid w:val="008C28BA"/>
    <w:rsid w:val="008C2A2E"/>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066"/>
    <w:rsid w:val="008E7284"/>
    <w:rsid w:val="008E7305"/>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0EB"/>
    <w:rsid w:val="00906100"/>
    <w:rsid w:val="009067B8"/>
    <w:rsid w:val="00906C09"/>
    <w:rsid w:val="00906EED"/>
    <w:rsid w:val="00906FCE"/>
    <w:rsid w:val="00907071"/>
    <w:rsid w:val="0090715C"/>
    <w:rsid w:val="009075CF"/>
    <w:rsid w:val="00910178"/>
    <w:rsid w:val="009106B0"/>
    <w:rsid w:val="009108A7"/>
    <w:rsid w:val="00910A24"/>
    <w:rsid w:val="00910D91"/>
    <w:rsid w:val="00910ED6"/>
    <w:rsid w:val="00911052"/>
    <w:rsid w:val="0091147A"/>
    <w:rsid w:val="0091192E"/>
    <w:rsid w:val="0091199C"/>
    <w:rsid w:val="00911B6E"/>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5DBE"/>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739"/>
    <w:rsid w:val="0092694F"/>
    <w:rsid w:val="0092698B"/>
    <w:rsid w:val="009269EB"/>
    <w:rsid w:val="00927060"/>
    <w:rsid w:val="00927211"/>
    <w:rsid w:val="009272DB"/>
    <w:rsid w:val="00927752"/>
    <w:rsid w:val="00927F5E"/>
    <w:rsid w:val="00930305"/>
    <w:rsid w:val="0093063D"/>
    <w:rsid w:val="0093135E"/>
    <w:rsid w:val="0093195D"/>
    <w:rsid w:val="00931C52"/>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313"/>
    <w:rsid w:val="009428B3"/>
    <w:rsid w:val="00942BB8"/>
    <w:rsid w:val="00942C04"/>
    <w:rsid w:val="0094335F"/>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50272"/>
    <w:rsid w:val="009502C1"/>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EBA"/>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536"/>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C6D"/>
    <w:rsid w:val="00995DCD"/>
    <w:rsid w:val="00996546"/>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8F9"/>
    <w:rsid w:val="009C594F"/>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582"/>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D46"/>
    <w:rsid w:val="009F2E7E"/>
    <w:rsid w:val="009F34CC"/>
    <w:rsid w:val="009F3A4B"/>
    <w:rsid w:val="009F3FC9"/>
    <w:rsid w:val="009F41E1"/>
    <w:rsid w:val="009F4375"/>
    <w:rsid w:val="009F4834"/>
    <w:rsid w:val="009F4C23"/>
    <w:rsid w:val="009F4C76"/>
    <w:rsid w:val="009F4F05"/>
    <w:rsid w:val="009F5234"/>
    <w:rsid w:val="009F5457"/>
    <w:rsid w:val="009F55B0"/>
    <w:rsid w:val="009F5606"/>
    <w:rsid w:val="009F561C"/>
    <w:rsid w:val="009F57FE"/>
    <w:rsid w:val="009F5CA4"/>
    <w:rsid w:val="009F5E10"/>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6D"/>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A61"/>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8C"/>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0DEC"/>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229"/>
    <w:rsid w:val="00AF04B2"/>
    <w:rsid w:val="00AF0508"/>
    <w:rsid w:val="00AF0801"/>
    <w:rsid w:val="00AF0987"/>
    <w:rsid w:val="00AF0AF0"/>
    <w:rsid w:val="00AF0BA8"/>
    <w:rsid w:val="00AF0E62"/>
    <w:rsid w:val="00AF1414"/>
    <w:rsid w:val="00AF28B0"/>
    <w:rsid w:val="00AF2C91"/>
    <w:rsid w:val="00AF2D11"/>
    <w:rsid w:val="00AF2DED"/>
    <w:rsid w:val="00AF3C80"/>
    <w:rsid w:val="00AF3C8C"/>
    <w:rsid w:val="00AF41FC"/>
    <w:rsid w:val="00AF44F2"/>
    <w:rsid w:val="00AF457C"/>
    <w:rsid w:val="00AF4648"/>
    <w:rsid w:val="00AF4BC1"/>
    <w:rsid w:val="00AF4D90"/>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1FB9"/>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BDA"/>
    <w:rsid w:val="00B30BF3"/>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1C76"/>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65C"/>
    <w:rsid w:val="00B51A40"/>
    <w:rsid w:val="00B51CC0"/>
    <w:rsid w:val="00B520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1E67"/>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92B"/>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499"/>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26C"/>
    <w:rsid w:val="00BB238E"/>
    <w:rsid w:val="00BB2649"/>
    <w:rsid w:val="00BB2A18"/>
    <w:rsid w:val="00BB3355"/>
    <w:rsid w:val="00BB35FB"/>
    <w:rsid w:val="00BB365A"/>
    <w:rsid w:val="00BB3942"/>
    <w:rsid w:val="00BB3E68"/>
    <w:rsid w:val="00BB3F4C"/>
    <w:rsid w:val="00BB3F8F"/>
    <w:rsid w:val="00BB3FE9"/>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C0854"/>
    <w:rsid w:val="00BC0B64"/>
    <w:rsid w:val="00BC0F65"/>
    <w:rsid w:val="00BC16BF"/>
    <w:rsid w:val="00BC177F"/>
    <w:rsid w:val="00BC17EF"/>
    <w:rsid w:val="00BC1A03"/>
    <w:rsid w:val="00BC1A99"/>
    <w:rsid w:val="00BC1E0F"/>
    <w:rsid w:val="00BC1EF1"/>
    <w:rsid w:val="00BC201A"/>
    <w:rsid w:val="00BC20D2"/>
    <w:rsid w:val="00BC2126"/>
    <w:rsid w:val="00BC2BC7"/>
    <w:rsid w:val="00BC2F45"/>
    <w:rsid w:val="00BC31A0"/>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6CB0"/>
    <w:rsid w:val="00BC70D5"/>
    <w:rsid w:val="00BC7133"/>
    <w:rsid w:val="00BC71C5"/>
    <w:rsid w:val="00BC7659"/>
    <w:rsid w:val="00BC77C9"/>
    <w:rsid w:val="00BC783B"/>
    <w:rsid w:val="00BC7A42"/>
    <w:rsid w:val="00BD013E"/>
    <w:rsid w:val="00BD018C"/>
    <w:rsid w:val="00BD0238"/>
    <w:rsid w:val="00BD082C"/>
    <w:rsid w:val="00BD0C21"/>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82C"/>
    <w:rsid w:val="00BD7927"/>
    <w:rsid w:val="00BD7A82"/>
    <w:rsid w:val="00BD7E56"/>
    <w:rsid w:val="00BD7F01"/>
    <w:rsid w:val="00BD7F9E"/>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4FCD"/>
    <w:rsid w:val="00C053DB"/>
    <w:rsid w:val="00C0560F"/>
    <w:rsid w:val="00C057E0"/>
    <w:rsid w:val="00C0581D"/>
    <w:rsid w:val="00C05863"/>
    <w:rsid w:val="00C058DE"/>
    <w:rsid w:val="00C05C20"/>
    <w:rsid w:val="00C05ED7"/>
    <w:rsid w:val="00C06066"/>
    <w:rsid w:val="00C0648A"/>
    <w:rsid w:val="00C06690"/>
    <w:rsid w:val="00C067A4"/>
    <w:rsid w:val="00C06BCB"/>
    <w:rsid w:val="00C06BE9"/>
    <w:rsid w:val="00C06FFC"/>
    <w:rsid w:val="00C071C6"/>
    <w:rsid w:val="00C07802"/>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2F99"/>
    <w:rsid w:val="00C23249"/>
    <w:rsid w:val="00C232DD"/>
    <w:rsid w:val="00C2345E"/>
    <w:rsid w:val="00C236CC"/>
    <w:rsid w:val="00C2423A"/>
    <w:rsid w:val="00C242E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6BD0"/>
    <w:rsid w:val="00C274BE"/>
    <w:rsid w:val="00C27852"/>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19C"/>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1F5"/>
    <w:rsid w:val="00C61B02"/>
    <w:rsid w:val="00C61FD6"/>
    <w:rsid w:val="00C62027"/>
    <w:rsid w:val="00C62163"/>
    <w:rsid w:val="00C62484"/>
    <w:rsid w:val="00C62997"/>
    <w:rsid w:val="00C629CE"/>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99C"/>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C9D"/>
    <w:rsid w:val="00C75ED0"/>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547"/>
    <w:rsid w:val="00C80920"/>
    <w:rsid w:val="00C80C97"/>
    <w:rsid w:val="00C815F1"/>
    <w:rsid w:val="00C818F8"/>
    <w:rsid w:val="00C8198E"/>
    <w:rsid w:val="00C81AE8"/>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2EE"/>
    <w:rsid w:val="00CB558B"/>
    <w:rsid w:val="00CB5760"/>
    <w:rsid w:val="00CB58DD"/>
    <w:rsid w:val="00CB590E"/>
    <w:rsid w:val="00CB5A9F"/>
    <w:rsid w:val="00CB5EF8"/>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361"/>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5E"/>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680"/>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54"/>
    <w:rsid w:val="00CF5D82"/>
    <w:rsid w:val="00CF6061"/>
    <w:rsid w:val="00CF61A3"/>
    <w:rsid w:val="00CF6218"/>
    <w:rsid w:val="00CF66DE"/>
    <w:rsid w:val="00CF6848"/>
    <w:rsid w:val="00CF6992"/>
    <w:rsid w:val="00CF6AF3"/>
    <w:rsid w:val="00CF6C9A"/>
    <w:rsid w:val="00CF6EED"/>
    <w:rsid w:val="00CF6F64"/>
    <w:rsid w:val="00CF753B"/>
    <w:rsid w:val="00CF7888"/>
    <w:rsid w:val="00CF7C2C"/>
    <w:rsid w:val="00CF7CCF"/>
    <w:rsid w:val="00CF7FF6"/>
    <w:rsid w:val="00D00522"/>
    <w:rsid w:val="00D00B22"/>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270"/>
    <w:rsid w:val="00D04FC8"/>
    <w:rsid w:val="00D0505A"/>
    <w:rsid w:val="00D05216"/>
    <w:rsid w:val="00D05287"/>
    <w:rsid w:val="00D05295"/>
    <w:rsid w:val="00D05393"/>
    <w:rsid w:val="00D055EA"/>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40D2"/>
    <w:rsid w:val="00D4429F"/>
    <w:rsid w:val="00D44336"/>
    <w:rsid w:val="00D44499"/>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3E14"/>
    <w:rsid w:val="00D53FE5"/>
    <w:rsid w:val="00D5422D"/>
    <w:rsid w:val="00D54ADA"/>
    <w:rsid w:val="00D54AF7"/>
    <w:rsid w:val="00D54C00"/>
    <w:rsid w:val="00D54C59"/>
    <w:rsid w:val="00D54D88"/>
    <w:rsid w:val="00D54F27"/>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084"/>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D61"/>
    <w:rsid w:val="00D71F20"/>
    <w:rsid w:val="00D72585"/>
    <w:rsid w:val="00D72A67"/>
    <w:rsid w:val="00D73347"/>
    <w:rsid w:val="00D737F9"/>
    <w:rsid w:val="00D73A3C"/>
    <w:rsid w:val="00D73A6B"/>
    <w:rsid w:val="00D73CC9"/>
    <w:rsid w:val="00D73DAD"/>
    <w:rsid w:val="00D73E0D"/>
    <w:rsid w:val="00D73EF7"/>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CB5"/>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69D"/>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3131"/>
    <w:rsid w:val="00DC35E3"/>
    <w:rsid w:val="00DC39CE"/>
    <w:rsid w:val="00DC3E1F"/>
    <w:rsid w:val="00DC4287"/>
    <w:rsid w:val="00DC4B72"/>
    <w:rsid w:val="00DC4B9B"/>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0B1"/>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0F3"/>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1E2"/>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A53"/>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692"/>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5"/>
    <w:rsid w:val="00E25F49"/>
    <w:rsid w:val="00E2617B"/>
    <w:rsid w:val="00E26335"/>
    <w:rsid w:val="00E2690E"/>
    <w:rsid w:val="00E26A24"/>
    <w:rsid w:val="00E272A9"/>
    <w:rsid w:val="00E272C2"/>
    <w:rsid w:val="00E272FE"/>
    <w:rsid w:val="00E27EEB"/>
    <w:rsid w:val="00E300DA"/>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1FA"/>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4D4F"/>
    <w:rsid w:val="00E64FF8"/>
    <w:rsid w:val="00E65E6B"/>
    <w:rsid w:val="00E6640D"/>
    <w:rsid w:val="00E66477"/>
    <w:rsid w:val="00E6682F"/>
    <w:rsid w:val="00E66A1B"/>
    <w:rsid w:val="00E66A77"/>
    <w:rsid w:val="00E672B2"/>
    <w:rsid w:val="00E67551"/>
    <w:rsid w:val="00E676A6"/>
    <w:rsid w:val="00E67953"/>
    <w:rsid w:val="00E67CCD"/>
    <w:rsid w:val="00E67D24"/>
    <w:rsid w:val="00E67D67"/>
    <w:rsid w:val="00E67E2F"/>
    <w:rsid w:val="00E701EB"/>
    <w:rsid w:val="00E705E5"/>
    <w:rsid w:val="00E70632"/>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3ECD"/>
    <w:rsid w:val="00E84088"/>
    <w:rsid w:val="00E845FB"/>
    <w:rsid w:val="00E84C9C"/>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A4C"/>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0EF4"/>
    <w:rsid w:val="00EE11EC"/>
    <w:rsid w:val="00EE12DA"/>
    <w:rsid w:val="00EE15CA"/>
    <w:rsid w:val="00EE18BB"/>
    <w:rsid w:val="00EE19F0"/>
    <w:rsid w:val="00EE1CDA"/>
    <w:rsid w:val="00EE24B7"/>
    <w:rsid w:val="00EE2AAB"/>
    <w:rsid w:val="00EE2B75"/>
    <w:rsid w:val="00EE2C45"/>
    <w:rsid w:val="00EE2C97"/>
    <w:rsid w:val="00EE3203"/>
    <w:rsid w:val="00EE33A6"/>
    <w:rsid w:val="00EE3DCB"/>
    <w:rsid w:val="00EE3F05"/>
    <w:rsid w:val="00EE3F5C"/>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7B6"/>
    <w:rsid w:val="00F22880"/>
    <w:rsid w:val="00F22C50"/>
    <w:rsid w:val="00F22C96"/>
    <w:rsid w:val="00F22DEE"/>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1CD8"/>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3705"/>
    <w:rsid w:val="00F6404E"/>
    <w:rsid w:val="00F6426F"/>
    <w:rsid w:val="00F6433C"/>
    <w:rsid w:val="00F644BD"/>
    <w:rsid w:val="00F6474A"/>
    <w:rsid w:val="00F64966"/>
    <w:rsid w:val="00F64BDE"/>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61F"/>
    <w:rsid w:val="00F93A3D"/>
    <w:rsid w:val="00F93D13"/>
    <w:rsid w:val="00F93E70"/>
    <w:rsid w:val="00F93EE6"/>
    <w:rsid w:val="00F94003"/>
    <w:rsid w:val="00F94412"/>
    <w:rsid w:val="00F94524"/>
    <w:rsid w:val="00F94737"/>
    <w:rsid w:val="00F9473D"/>
    <w:rsid w:val="00F947E2"/>
    <w:rsid w:val="00F9495D"/>
    <w:rsid w:val="00F94967"/>
    <w:rsid w:val="00F94DE2"/>
    <w:rsid w:val="00F95013"/>
    <w:rsid w:val="00F951BD"/>
    <w:rsid w:val="00F957E2"/>
    <w:rsid w:val="00F95D01"/>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506"/>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E7F74"/>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BB4"/>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84A"/>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052144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0268928">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4682743">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966566">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a7bc6c04-a6f3-4b85-abcc-278c78dc556b"/>
    <ds:schemaRef ds:uri="http://www.w3.org/XML/1998/namespace"/>
    <ds:schemaRef ds:uri="http://schemas.microsoft.com/office/infopath/2007/PartnerControls"/>
    <ds:schemaRef ds:uri="55203b47-d1d7-4393-ae6d-8c2601aa5758"/>
    <ds:schemaRef ds:uri="49ad96b0-caf3-4f73-a41a-1bfb2e5a4f18"/>
    <ds:schemaRef ds:uri="http://purl.org/dc/elements/1.1/"/>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419</TotalTime>
  <Pages>19</Pages>
  <Words>8309</Words>
  <Characters>47364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55562</CharactersWithSpaces>
  <SharedDoc>false</SharedDoc>
  <HLinks>
    <vt:vector size="6" baseType="variant">
      <vt:variant>
        <vt:i4>2621505</vt:i4>
      </vt:variant>
      <vt:variant>
        <vt:i4>0</vt:i4>
      </vt:variant>
      <vt:variant>
        <vt:i4>0</vt:i4>
      </vt:variant>
      <vt:variant>
        <vt:i4>5</vt:i4>
      </vt:variant>
      <vt:variant>
        <vt:lpwstr>mailto:avik.sengupta@intel.com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182</cp:revision>
  <cp:lastPrinted>2011-11-09T07:49:00Z</cp:lastPrinted>
  <dcterms:created xsi:type="dcterms:W3CDTF">2024-04-03T23:43:00Z</dcterms:created>
  <dcterms:modified xsi:type="dcterms:W3CDTF">2024-05-10T22:06:00Z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